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CCB70" w14:textId="77777777" w:rsidR="007E1DBC" w:rsidRPr="007E1DBC" w:rsidRDefault="00C760A6" w:rsidP="00E27DEB">
      <w:pPr>
        <w:pStyle w:val="Heading2"/>
        <w:rPr>
          <w:i/>
        </w:rPr>
      </w:pPr>
      <w:r>
        <w:rPr>
          <w:i/>
        </w:rPr>
        <w:t xml:space="preserve"> </w:t>
      </w:r>
      <w:r w:rsidR="00B45396">
        <w:rPr>
          <w:i/>
        </w:rPr>
        <w:t>Draft</w:t>
      </w:r>
      <w:r w:rsidR="00CE48CA">
        <w:rPr>
          <w:i/>
        </w:rPr>
        <w:t xml:space="preserve"> </w:t>
      </w:r>
    </w:p>
    <w:p w14:paraId="34B5723D" w14:textId="4ACC87D4" w:rsidR="005A7767" w:rsidRDefault="00892977" w:rsidP="00E27DEB">
      <w:pPr>
        <w:pStyle w:val="Heading2"/>
      </w:pPr>
      <w:r>
        <w:t xml:space="preserve">Minutes of </w:t>
      </w:r>
      <w:r w:rsidR="006B39ED">
        <w:t>a</w:t>
      </w:r>
      <w:r w:rsidR="008C2C1D">
        <w:t>n extraordinary</w:t>
      </w:r>
      <w:r w:rsidR="006B39ED">
        <w:t xml:space="preserve"> </w:t>
      </w:r>
      <w:r w:rsidR="00B53D55">
        <w:t>m</w:t>
      </w:r>
      <w:r w:rsidR="00BD76DE">
        <w:t xml:space="preserve">eeting of </w:t>
      </w:r>
      <w:r w:rsidR="00B53D55">
        <w:t xml:space="preserve">Shinfield Parish Council </w:t>
      </w:r>
      <w:r>
        <w:t xml:space="preserve">held on </w:t>
      </w:r>
      <w:r w:rsidR="005660F9">
        <w:t>Thursday</w:t>
      </w:r>
      <w:r w:rsidR="00F37032">
        <w:t xml:space="preserve"> </w:t>
      </w:r>
      <w:r w:rsidR="005660F9">
        <w:t>2</w:t>
      </w:r>
      <w:r w:rsidR="00BF7A6F">
        <w:t xml:space="preserve">7 May </w:t>
      </w:r>
      <w:r w:rsidR="00040E21">
        <w:t>202</w:t>
      </w:r>
      <w:r w:rsidR="001F7499">
        <w:t>1</w:t>
      </w:r>
      <w:r w:rsidR="00AE5B79">
        <w:t xml:space="preserve"> </w:t>
      </w:r>
      <w:r w:rsidR="00AC5E75">
        <w:t xml:space="preserve">at </w:t>
      </w:r>
      <w:proofErr w:type="spellStart"/>
      <w:r w:rsidR="00AC5E75">
        <w:t>Spencers</w:t>
      </w:r>
      <w:proofErr w:type="spellEnd"/>
      <w:r w:rsidR="00AC5E75">
        <w:t xml:space="preserve"> Wood Pavilion</w:t>
      </w:r>
      <w:r>
        <w:t xml:space="preserve">, commencing </w:t>
      </w:r>
      <w:r w:rsidR="00070739">
        <w:t>19</w:t>
      </w:r>
      <w:r w:rsidR="00F37032">
        <w:t>.</w:t>
      </w:r>
      <w:r w:rsidR="005660F9">
        <w:t>15</w:t>
      </w:r>
      <w:r w:rsidR="0031722D">
        <w:t xml:space="preserve"> </w:t>
      </w:r>
      <w:r>
        <w:t>hrs</w:t>
      </w:r>
      <w:r w:rsidR="00F831E0">
        <w:t>.</w:t>
      </w:r>
    </w:p>
    <w:p w14:paraId="2FEC4CE0" w14:textId="77777777" w:rsidR="00B314F9" w:rsidRPr="00B314F9" w:rsidRDefault="00B314F9" w:rsidP="00E27DEB">
      <w:pPr>
        <w:rPr>
          <w:lang w:val="en-GB"/>
        </w:rPr>
      </w:pPr>
    </w:p>
    <w:p w14:paraId="174E087E" w14:textId="117485A8" w:rsidR="00DF025D" w:rsidRPr="00424BD2" w:rsidRDefault="00892977" w:rsidP="00DF025D">
      <w:pPr>
        <w:pStyle w:val="Notice"/>
        <w:tabs>
          <w:tab w:val="left" w:pos="1134"/>
        </w:tabs>
        <w:spacing w:after="0"/>
        <w:ind w:left="1134" w:hanging="1134"/>
        <w:rPr>
          <w:lang w:val="en-GB"/>
        </w:rPr>
      </w:pPr>
      <w:r w:rsidRPr="00424BD2">
        <w:rPr>
          <w:lang w:val="en-GB"/>
        </w:rPr>
        <w:t>Present</w:t>
      </w:r>
      <w:r w:rsidR="005A7767" w:rsidRPr="00424BD2">
        <w:rPr>
          <w:lang w:val="en-GB"/>
        </w:rPr>
        <w:t>:</w:t>
      </w:r>
      <w:r w:rsidRPr="00424BD2">
        <w:rPr>
          <w:lang w:val="en-GB"/>
        </w:rPr>
        <w:tab/>
      </w:r>
      <w:r w:rsidR="006A4426" w:rsidRPr="00424BD2">
        <w:rPr>
          <w:sz w:val="22"/>
          <w:szCs w:val="22"/>
          <w:lang w:val="en-GB"/>
        </w:rPr>
        <w:t xml:space="preserve">Cllrs </w:t>
      </w:r>
      <w:r w:rsidR="00F0505B">
        <w:rPr>
          <w:sz w:val="22"/>
          <w:szCs w:val="22"/>
          <w:lang w:val="en-GB"/>
        </w:rPr>
        <w:t xml:space="preserve">E Brown, </w:t>
      </w:r>
      <w:r w:rsidR="001C1604">
        <w:rPr>
          <w:sz w:val="22"/>
          <w:szCs w:val="22"/>
          <w:lang w:val="en-GB"/>
        </w:rPr>
        <w:t xml:space="preserve">N Boyer, </w:t>
      </w:r>
      <w:r w:rsidR="006A4426" w:rsidRPr="00424BD2">
        <w:rPr>
          <w:sz w:val="22"/>
          <w:szCs w:val="22"/>
          <w:lang w:val="en-GB"/>
        </w:rPr>
        <w:t xml:space="preserve">I Clarke, A Grimes (Chair), L James, </w:t>
      </w:r>
      <w:r w:rsidR="00D9470C" w:rsidRPr="00424BD2">
        <w:rPr>
          <w:sz w:val="22"/>
          <w:szCs w:val="22"/>
          <w:lang w:val="en-GB"/>
        </w:rPr>
        <w:t xml:space="preserve">P </w:t>
      </w:r>
      <w:proofErr w:type="spellStart"/>
      <w:r w:rsidR="00D9470C" w:rsidRPr="00424BD2">
        <w:rPr>
          <w:sz w:val="22"/>
          <w:szCs w:val="22"/>
          <w:lang w:val="en-GB"/>
        </w:rPr>
        <w:t>Jahromi</w:t>
      </w:r>
      <w:proofErr w:type="spellEnd"/>
      <w:r w:rsidR="00C75F02">
        <w:rPr>
          <w:sz w:val="22"/>
          <w:szCs w:val="22"/>
          <w:lang w:val="en-GB"/>
        </w:rPr>
        <w:t>,</w:t>
      </w:r>
      <w:r w:rsidR="00116B19" w:rsidRPr="00424BD2">
        <w:rPr>
          <w:sz w:val="22"/>
          <w:szCs w:val="22"/>
          <w:lang w:val="en-GB"/>
        </w:rPr>
        <w:t xml:space="preserve"> </w:t>
      </w:r>
      <w:r w:rsidR="003010AB">
        <w:rPr>
          <w:sz w:val="22"/>
          <w:szCs w:val="22"/>
          <w:lang w:val="en-GB"/>
        </w:rPr>
        <w:t xml:space="preserve">and </w:t>
      </w:r>
      <w:r w:rsidR="001C1604">
        <w:rPr>
          <w:sz w:val="22"/>
          <w:szCs w:val="22"/>
          <w:lang w:val="en-GB"/>
        </w:rPr>
        <w:t xml:space="preserve">M </w:t>
      </w:r>
      <w:r w:rsidR="00D150DF">
        <w:rPr>
          <w:sz w:val="22"/>
          <w:szCs w:val="22"/>
          <w:lang w:val="en-GB"/>
        </w:rPr>
        <w:t>O’Brien</w:t>
      </w:r>
    </w:p>
    <w:p w14:paraId="27A87875" w14:textId="77777777" w:rsidR="00240A23" w:rsidRPr="00424BD2" w:rsidRDefault="00240A23" w:rsidP="00DF025D">
      <w:pPr>
        <w:pStyle w:val="Notice"/>
        <w:tabs>
          <w:tab w:val="left" w:pos="1134"/>
        </w:tabs>
        <w:spacing w:after="0"/>
        <w:rPr>
          <w:lang w:val="en-GB"/>
        </w:rPr>
      </w:pPr>
    </w:p>
    <w:p w14:paraId="0521DA34" w14:textId="502CC0BA" w:rsidR="00771073" w:rsidRPr="00424BD2" w:rsidRDefault="00892977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lang w:val="en-GB"/>
        </w:rPr>
        <w:t>Attending</w:t>
      </w:r>
      <w:r w:rsidR="005A7767" w:rsidRPr="00424BD2">
        <w:rPr>
          <w:lang w:val="en-GB"/>
        </w:rPr>
        <w:t>:</w:t>
      </w:r>
      <w:r w:rsidRPr="00424BD2">
        <w:rPr>
          <w:lang w:val="en-GB"/>
        </w:rPr>
        <w:tab/>
      </w:r>
      <w:r w:rsidR="004826CD" w:rsidRPr="00424BD2">
        <w:rPr>
          <w:sz w:val="22"/>
          <w:szCs w:val="22"/>
          <w:lang w:val="en-GB"/>
        </w:rPr>
        <w:t xml:space="preserve">Mike Balbini (Clerk), </w:t>
      </w:r>
      <w:r w:rsidR="005902AD" w:rsidRPr="00424BD2">
        <w:rPr>
          <w:sz w:val="22"/>
          <w:szCs w:val="22"/>
          <w:lang w:val="en-GB"/>
        </w:rPr>
        <w:t>Jo Skidmore (Committee Secretary</w:t>
      </w:r>
      <w:r w:rsidR="00831F54" w:rsidRPr="00424BD2">
        <w:rPr>
          <w:sz w:val="22"/>
          <w:szCs w:val="22"/>
          <w:lang w:val="en-GB"/>
        </w:rPr>
        <w:t>)</w:t>
      </w:r>
    </w:p>
    <w:p w14:paraId="7EBCAB1E" w14:textId="69481CF1" w:rsidR="00771073" w:rsidRPr="00424BD2" w:rsidRDefault="00771073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sz w:val="22"/>
          <w:szCs w:val="22"/>
          <w:lang w:val="en-GB"/>
        </w:rPr>
        <w:t xml:space="preserve">                      </w:t>
      </w:r>
      <w:r w:rsidR="00C71C5D" w:rsidRPr="00424BD2">
        <w:rPr>
          <w:sz w:val="22"/>
          <w:szCs w:val="22"/>
          <w:lang w:val="en-GB"/>
        </w:rPr>
        <w:t xml:space="preserve"> </w:t>
      </w:r>
    </w:p>
    <w:p w14:paraId="26FDA0E0" w14:textId="19C07814" w:rsidR="00BC6076" w:rsidRPr="00424BD2" w:rsidRDefault="00771073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sz w:val="22"/>
          <w:szCs w:val="22"/>
          <w:lang w:val="en-GB"/>
        </w:rPr>
        <w:t xml:space="preserve">                      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1465"/>
        <w:gridCol w:w="8850"/>
      </w:tblGrid>
      <w:tr w:rsidR="00F37032" w14:paraId="3E1B39C3" w14:textId="77777777" w:rsidTr="00106002">
        <w:trPr>
          <w:trHeight w:val="317"/>
        </w:trPr>
        <w:tc>
          <w:tcPr>
            <w:tcW w:w="747" w:type="dxa"/>
            <w:shd w:val="clear" w:color="auto" w:fill="auto"/>
          </w:tcPr>
          <w:p w14:paraId="6B117854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8422F3F" w14:textId="77777777" w:rsidR="00F37032" w:rsidRPr="00424BD2" w:rsidRDefault="00F37032" w:rsidP="00EC7B0A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</w:tr>
      <w:tr w:rsidR="00F37032" w14:paraId="2434DF1C" w14:textId="77777777" w:rsidTr="00106002">
        <w:trPr>
          <w:trHeight w:val="317"/>
        </w:trPr>
        <w:tc>
          <w:tcPr>
            <w:tcW w:w="747" w:type="dxa"/>
            <w:shd w:val="clear" w:color="auto" w:fill="auto"/>
          </w:tcPr>
          <w:p w14:paraId="3583B852" w14:textId="30B52223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</w:t>
            </w:r>
            <w:r w:rsidR="001F7499" w:rsidRPr="00424BD2">
              <w:rPr>
                <w:sz w:val="22"/>
                <w:szCs w:val="22"/>
                <w:lang w:val="en-GB"/>
              </w:rPr>
              <w:t>1</w:t>
            </w:r>
            <w:r w:rsidRPr="00424BD2">
              <w:rPr>
                <w:sz w:val="22"/>
                <w:szCs w:val="22"/>
                <w:lang w:val="en-GB"/>
              </w:rPr>
              <w:t>/</w:t>
            </w:r>
            <w:r w:rsidR="00DB0647">
              <w:rPr>
                <w:sz w:val="22"/>
                <w:szCs w:val="22"/>
                <w:lang w:val="en-GB"/>
              </w:rPr>
              <w:t>EOM/FC/1</w:t>
            </w:r>
          </w:p>
        </w:tc>
        <w:tc>
          <w:tcPr>
            <w:tcW w:w="9568" w:type="dxa"/>
            <w:shd w:val="clear" w:color="auto" w:fill="auto"/>
          </w:tcPr>
          <w:p w14:paraId="3726FEE8" w14:textId="10178511" w:rsidR="00F37032" w:rsidRPr="00424BD2" w:rsidRDefault="00F37032" w:rsidP="004A261C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b/>
                <w:sz w:val="22"/>
                <w:szCs w:val="22"/>
                <w:lang w:val="en-GB"/>
              </w:rPr>
              <w:t xml:space="preserve">Public Questions </w:t>
            </w:r>
          </w:p>
          <w:p w14:paraId="6E0DD86E" w14:textId="657C54C1" w:rsidR="00F37032" w:rsidRPr="00424BD2" w:rsidRDefault="00DB0647" w:rsidP="004A691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1.1 </w:t>
            </w:r>
            <w:r w:rsidR="00F37032" w:rsidRPr="00424BD2">
              <w:rPr>
                <w:sz w:val="22"/>
                <w:szCs w:val="22"/>
                <w:lang w:val="en-GB"/>
              </w:rPr>
              <w:t xml:space="preserve">There were no public questions.  </w:t>
            </w:r>
          </w:p>
        </w:tc>
      </w:tr>
      <w:tr w:rsidR="00F37032" w14:paraId="5E5D9B39" w14:textId="77777777" w:rsidTr="00106002">
        <w:tc>
          <w:tcPr>
            <w:tcW w:w="747" w:type="dxa"/>
            <w:shd w:val="clear" w:color="auto" w:fill="auto"/>
          </w:tcPr>
          <w:p w14:paraId="1B60056C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DBCC851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F37032" w14:paraId="32229F3D" w14:textId="77777777" w:rsidTr="00106002">
        <w:tc>
          <w:tcPr>
            <w:tcW w:w="747" w:type="dxa"/>
            <w:shd w:val="clear" w:color="auto" w:fill="auto"/>
          </w:tcPr>
          <w:p w14:paraId="4818C4B4" w14:textId="3BBD71EB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A95DBEC" w14:textId="31B881AF" w:rsidR="00F37032" w:rsidRPr="00424BD2" w:rsidRDefault="00DB0647" w:rsidP="00E55868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1.2 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Apologies were received from</w:t>
            </w:r>
            <w:r w:rsidR="00192AFC"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D73358" w:rsidRPr="00424BD2">
              <w:rPr>
                <w:rFonts w:cs="Calibri"/>
                <w:sz w:val="22"/>
                <w:szCs w:val="22"/>
                <w:lang w:val="en-GB"/>
              </w:rPr>
              <w:t xml:space="preserve">Cllr. </w:t>
            </w:r>
            <w:r w:rsidR="003B0746">
              <w:rPr>
                <w:rFonts w:cs="Calibri"/>
                <w:sz w:val="22"/>
                <w:szCs w:val="22"/>
                <w:lang w:val="en-GB"/>
              </w:rPr>
              <w:t>Lias</w:t>
            </w:r>
            <w:r w:rsidR="00106002">
              <w:rPr>
                <w:rFonts w:cs="Calibri"/>
                <w:sz w:val="22"/>
                <w:szCs w:val="22"/>
                <w:lang w:val="en-GB"/>
              </w:rPr>
              <w:t>,</w:t>
            </w:r>
            <w:r w:rsidR="003B0746">
              <w:rPr>
                <w:rFonts w:cs="Calibri"/>
                <w:sz w:val="22"/>
                <w:szCs w:val="22"/>
                <w:lang w:val="en-GB"/>
              </w:rPr>
              <w:t xml:space="preserve"> Emment</w:t>
            </w:r>
            <w:r w:rsidR="00106002">
              <w:rPr>
                <w:rFonts w:cs="Calibri"/>
                <w:sz w:val="22"/>
                <w:szCs w:val="22"/>
                <w:lang w:val="en-GB"/>
              </w:rPr>
              <w:t>,</w:t>
            </w:r>
            <w:r w:rsidR="003B0746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106002">
              <w:rPr>
                <w:rFonts w:cs="Calibri"/>
                <w:sz w:val="22"/>
                <w:szCs w:val="22"/>
                <w:lang w:val="en-GB"/>
              </w:rPr>
              <w:t>P</w:t>
            </w:r>
            <w:r w:rsidR="003B0746">
              <w:rPr>
                <w:rFonts w:cs="Calibri"/>
                <w:sz w:val="22"/>
                <w:szCs w:val="22"/>
                <w:lang w:val="en-GB"/>
              </w:rPr>
              <w:t>ee</w:t>
            </w:r>
            <w:r w:rsidR="00106002">
              <w:rPr>
                <w:rFonts w:cs="Calibri"/>
                <w:sz w:val="22"/>
                <w:szCs w:val="22"/>
                <w:lang w:val="en-GB"/>
              </w:rPr>
              <w:t>r, M</w:t>
            </w:r>
            <w:r w:rsidR="00133F21">
              <w:rPr>
                <w:rFonts w:cs="Calibri"/>
                <w:sz w:val="22"/>
                <w:szCs w:val="22"/>
                <w:lang w:val="en-GB"/>
              </w:rPr>
              <w:t xml:space="preserve">cdowell </w:t>
            </w:r>
            <w:r w:rsidR="00106002">
              <w:rPr>
                <w:rFonts w:cs="Calibri"/>
                <w:sz w:val="22"/>
                <w:szCs w:val="22"/>
                <w:lang w:val="en-GB"/>
              </w:rPr>
              <w:t>and Narayanan</w:t>
            </w:r>
          </w:p>
        </w:tc>
      </w:tr>
      <w:tr w:rsidR="00F37032" w14:paraId="47A67A05" w14:textId="77777777" w:rsidTr="00106002">
        <w:tc>
          <w:tcPr>
            <w:tcW w:w="747" w:type="dxa"/>
            <w:shd w:val="clear" w:color="auto" w:fill="auto"/>
          </w:tcPr>
          <w:p w14:paraId="7543AAF8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002D4B2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F37032" w14:paraId="3760CB83" w14:textId="77777777" w:rsidTr="00106002">
        <w:tc>
          <w:tcPr>
            <w:tcW w:w="747" w:type="dxa"/>
            <w:shd w:val="clear" w:color="auto" w:fill="auto"/>
          </w:tcPr>
          <w:p w14:paraId="58A3E4FC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2948937" w14:textId="515850D6" w:rsidR="00F37032" w:rsidRPr="00424BD2" w:rsidRDefault="00DB0647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1.3 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There were no declarations of interest.</w:t>
            </w:r>
          </w:p>
        </w:tc>
      </w:tr>
      <w:tr w:rsidR="00F37032" w14:paraId="76CF3CDC" w14:textId="77777777" w:rsidTr="00106002">
        <w:tc>
          <w:tcPr>
            <w:tcW w:w="747" w:type="dxa"/>
            <w:shd w:val="clear" w:color="auto" w:fill="auto"/>
          </w:tcPr>
          <w:p w14:paraId="176C33D7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D0D6B04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         </w:t>
            </w:r>
          </w:p>
        </w:tc>
      </w:tr>
      <w:tr w:rsidR="00F37032" w14:paraId="4913D513" w14:textId="77777777" w:rsidTr="00106002">
        <w:tc>
          <w:tcPr>
            <w:tcW w:w="747" w:type="dxa"/>
            <w:shd w:val="clear" w:color="auto" w:fill="auto"/>
          </w:tcPr>
          <w:p w14:paraId="075EBDE9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8A83C08" w14:textId="36A08EA8" w:rsidR="00F37032" w:rsidRPr="00424BD2" w:rsidRDefault="00DB0647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1.4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 xml:space="preserve"> There were no changes to members’ declarations of pecuniary interests.</w:t>
            </w:r>
          </w:p>
        </w:tc>
      </w:tr>
      <w:tr w:rsidR="00F37032" w14:paraId="3CB75565" w14:textId="77777777" w:rsidTr="00106002">
        <w:trPr>
          <w:trHeight w:hRule="exact" w:val="284"/>
        </w:trPr>
        <w:tc>
          <w:tcPr>
            <w:tcW w:w="747" w:type="dxa"/>
            <w:shd w:val="clear" w:color="auto" w:fill="auto"/>
          </w:tcPr>
          <w:p w14:paraId="18E20F66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3757933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B55868" w14:paraId="70022701" w14:textId="77777777" w:rsidTr="00106002">
        <w:tc>
          <w:tcPr>
            <w:tcW w:w="747" w:type="dxa"/>
            <w:shd w:val="clear" w:color="auto" w:fill="auto"/>
          </w:tcPr>
          <w:p w14:paraId="23440384" w14:textId="3A8A93B5" w:rsidR="00B55868" w:rsidRPr="00424BD2" w:rsidRDefault="0076508D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21/</w:t>
            </w:r>
            <w:r w:rsidR="00DB0647">
              <w:rPr>
                <w:sz w:val="22"/>
                <w:szCs w:val="22"/>
                <w:lang w:val="en-GB"/>
              </w:rPr>
              <w:t xml:space="preserve">EOM/FC/2 </w:t>
            </w:r>
          </w:p>
        </w:tc>
        <w:tc>
          <w:tcPr>
            <w:tcW w:w="9568" w:type="dxa"/>
            <w:shd w:val="clear" w:color="auto" w:fill="auto"/>
          </w:tcPr>
          <w:p w14:paraId="79A16698" w14:textId="77777777" w:rsidR="00B55868" w:rsidRDefault="00E4672A" w:rsidP="0003314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  <w:r w:rsidRPr="00E4672A">
              <w:rPr>
                <w:rFonts w:cs="Calibri"/>
                <w:b/>
                <w:bCs/>
                <w:sz w:val="22"/>
                <w:szCs w:val="22"/>
              </w:rPr>
              <w:t xml:space="preserve">Accounting Statements of the AGAR 2020/21 deferred from the Full Council meeting of 17 May </w:t>
            </w:r>
            <w:proofErr w:type="gramStart"/>
            <w:r w:rsidRPr="00E4672A">
              <w:rPr>
                <w:rFonts w:cs="Calibri"/>
                <w:b/>
                <w:bCs/>
                <w:sz w:val="22"/>
                <w:szCs w:val="22"/>
              </w:rPr>
              <w:t>2021</w:t>
            </w:r>
            <w:proofErr w:type="gramEnd"/>
          </w:p>
          <w:p w14:paraId="0A20313A" w14:textId="77777777" w:rsidR="00106002" w:rsidRDefault="00106002" w:rsidP="0003314C">
            <w:pPr>
              <w:pStyle w:val="Notice"/>
              <w:tabs>
                <w:tab w:val="left" w:pos="1134"/>
              </w:tabs>
              <w:spacing w:after="0"/>
              <w:rPr>
                <w:b/>
                <w:bCs/>
                <w:sz w:val="22"/>
                <w:szCs w:val="22"/>
              </w:rPr>
            </w:pPr>
          </w:p>
          <w:p w14:paraId="0347AE9B" w14:textId="5886DF0C" w:rsidR="00106002" w:rsidRPr="00E4672A" w:rsidRDefault="00DB0647" w:rsidP="0003314C">
            <w:pPr>
              <w:pStyle w:val="Notice"/>
              <w:tabs>
                <w:tab w:val="left" w:pos="1134"/>
              </w:tabs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2.1 </w:t>
            </w:r>
            <w:r w:rsidR="00106002" w:rsidRPr="00106002">
              <w:rPr>
                <w:sz w:val="22"/>
                <w:szCs w:val="22"/>
              </w:rPr>
              <w:t>It was</w:t>
            </w:r>
            <w:r w:rsidR="00106002">
              <w:rPr>
                <w:b/>
                <w:bCs/>
                <w:sz w:val="22"/>
                <w:szCs w:val="22"/>
              </w:rPr>
              <w:t xml:space="preserve"> PROPOSED </w:t>
            </w:r>
            <w:r w:rsidR="00106002" w:rsidRPr="00106002">
              <w:rPr>
                <w:sz w:val="22"/>
                <w:szCs w:val="22"/>
              </w:rPr>
              <w:t xml:space="preserve">that the accounting </w:t>
            </w:r>
            <w:proofErr w:type="gramStart"/>
            <w:r w:rsidR="00106002" w:rsidRPr="00106002">
              <w:rPr>
                <w:sz w:val="22"/>
                <w:szCs w:val="22"/>
              </w:rPr>
              <w:t>statements  of</w:t>
            </w:r>
            <w:proofErr w:type="gramEnd"/>
            <w:r w:rsidR="00106002" w:rsidRPr="00106002">
              <w:rPr>
                <w:sz w:val="22"/>
                <w:szCs w:val="22"/>
              </w:rPr>
              <w:t xml:space="preserve"> the AGAR 2020/21 were</w:t>
            </w:r>
            <w:r w:rsidR="00106002">
              <w:rPr>
                <w:b/>
                <w:bCs/>
                <w:sz w:val="22"/>
                <w:szCs w:val="22"/>
              </w:rPr>
              <w:t xml:space="preserve"> APPROVED. </w:t>
            </w:r>
          </w:p>
        </w:tc>
      </w:tr>
      <w:tr w:rsidR="0003314C" w14:paraId="0187D782" w14:textId="77777777" w:rsidTr="00106002">
        <w:tc>
          <w:tcPr>
            <w:tcW w:w="747" w:type="dxa"/>
            <w:shd w:val="clear" w:color="auto" w:fill="auto"/>
          </w:tcPr>
          <w:p w14:paraId="64B94A19" w14:textId="7B463AC8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35C9333" w14:textId="67DBEDFF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03314C" w14:paraId="1681D128" w14:textId="77777777" w:rsidTr="00106002">
        <w:tc>
          <w:tcPr>
            <w:tcW w:w="747" w:type="dxa"/>
            <w:shd w:val="clear" w:color="auto" w:fill="auto"/>
          </w:tcPr>
          <w:p w14:paraId="2E196957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FEB073F" w14:textId="55AB5A4D" w:rsidR="0003314C" w:rsidRPr="00424BD2" w:rsidRDefault="00C75F02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Proposer Cllr. Brown                      Seconded: Cllr. Clarke        Unanimously Agreed </w:t>
            </w:r>
          </w:p>
        </w:tc>
      </w:tr>
      <w:tr w:rsidR="0003314C" w14:paraId="6797AB2B" w14:textId="77777777" w:rsidTr="00106002">
        <w:tc>
          <w:tcPr>
            <w:tcW w:w="747" w:type="dxa"/>
            <w:shd w:val="clear" w:color="auto" w:fill="auto"/>
          </w:tcPr>
          <w:p w14:paraId="18181041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E344DC0" w14:textId="43FF4B05" w:rsidR="002D5795" w:rsidRPr="00424BD2" w:rsidRDefault="002D5795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</w:tr>
      <w:tr w:rsidR="0003314C" w14:paraId="44024ABA" w14:textId="77777777" w:rsidTr="00106002">
        <w:tc>
          <w:tcPr>
            <w:tcW w:w="747" w:type="dxa"/>
            <w:shd w:val="clear" w:color="auto" w:fill="auto"/>
          </w:tcPr>
          <w:p w14:paraId="408E8A88" w14:textId="2A6921CC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7654B30" w14:textId="44DF1F1A" w:rsidR="0003314C" w:rsidRPr="00424BD2" w:rsidRDefault="00106002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m</w:t>
            </w:r>
            <w:r w:rsidR="003010AB">
              <w:rPr>
                <w:sz w:val="22"/>
                <w:szCs w:val="22"/>
                <w:lang w:val="en-GB"/>
              </w:rPr>
              <w:t xml:space="preserve">eeting </w:t>
            </w:r>
            <w:r>
              <w:rPr>
                <w:sz w:val="22"/>
                <w:szCs w:val="22"/>
                <w:lang w:val="en-GB"/>
              </w:rPr>
              <w:t>c</w:t>
            </w:r>
            <w:r w:rsidR="003010AB">
              <w:rPr>
                <w:sz w:val="22"/>
                <w:szCs w:val="22"/>
                <w:lang w:val="en-GB"/>
              </w:rPr>
              <w:t xml:space="preserve">losed </w:t>
            </w:r>
            <w:r>
              <w:rPr>
                <w:sz w:val="22"/>
                <w:szCs w:val="22"/>
                <w:lang w:val="en-GB"/>
              </w:rPr>
              <w:t xml:space="preserve">at </w:t>
            </w:r>
            <w:r w:rsidR="003010AB">
              <w:rPr>
                <w:sz w:val="22"/>
                <w:szCs w:val="22"/>
                <w:lang w:val="en-GB"/>
              </w:rPr>
              <w:t xml:space="preserve">19:20 </w:t>
            </w:r>
          </w:p>
        </w:tc>
      </w:tr>
      <w:tr w:rsidR="0003314C" w14:paraId="0E6C19F2" w14:textId="77777777" w:rsidTr="00106002">
        <w:tc>
          <w:tcPr>
            <w:tcW w:w="747" w:type="dxa"/>
            <w:shd w:val="clear" w:color="auto" w:fill="auto"/>
          </w:tcPr>
          <w:p w14:paraId="3E1FF2D6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AB3CA7D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03314C" w14:paraId="2158525D" w14:textId="77777777" w:rsidTr="00106002">
        <w:tc>
          <w:tcPr>
            <w:tcW w:w="747" w:type="dxa"/>
            <w:shd w:val="clear" w:color="auto" w:fill="auto"/>
          </w:tcPr>
          <w:p w14:paraId="43C3840B" w14:textId="60EFD8E8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EAD81C6" w14:textId="562B5ADD" w:rsidR="003C20EB" w:rsidRPr="00424BD2" w:rsidRDefault="003C20EB" w:rsidP="006D61C4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716DA0" w14:paraId="0176DB53" w14:textId="77777777" w:rsidTr="00106002">
        <w:tc>
          <w:tcPr>
            <w:tcW w:w="747" w:type="dxa"/>
            <w:shd w:val="clear" w:color="auto" w:fill="auto"/>
          </w:tcPr>
          <w:p w14:paraId="3C6398ED" w14:textId="77777777" w:rsidR="00716DA0" w:rsidRPr="00424BD2" w:rsidRDefault="00716DA0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3EE8BD2" w14:textId="60574782" w:rsidR="00A4180F" w:rsidRPr="00424BD2" w:rsidRDefault="00A4180F" w:rsidP="0003314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03314C" w14:paraId="48FC2F81" w14:textId="77777777" w:rsidTr="00106002">
        <w:tc>
          <w:tcPr>
            <w:tcW w:w="747" w:type="dxa"/>
            <w:shd w:val="clear" w:color="auto" w:fill="auto"/>
          </w:tcPr>
          <w:p w14:paraId="0A7421F1" w14:textId="5A822B5F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446BE38" w14:textId="34E7F595" w:rsidR="00313E8F" w:rsidRPr="00424BD2" w:rsidRDefault="00313E8F" w:rsidP="0003314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03314C" w14:paraId="30D5D08E" w14:textId="77777777" w:rsidTr="00106002">
        <w:tc>
          <w:tcPr>
            <w:tcW w:w="747" w:type="dxa"/>
            <w:shd w:val="clear" w:color="auto" w:fill="auto"/>
          </w:tcPr>
          <w:p w14:paraId="0DB73472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8639EF4" w14:textId="77777777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</w:tr>
    </w:tbl>
    <w:p w14:paraId="15AEB03B" w14:textId="77777777" w:rsidR="00E43E60" w:rsidRPr="00424BD2" w:rsidRDefault="00E43E60" w:rsidP="00713377">
      <w:pPr>
        <w:pStyle w:val="Notice"/>
        <w:tabs>
          <w:tab w:val="left" w:pos="1134"/>
        </w:tabs>
        <w:spacing w:after="0"/>
        <w:rPr>
          <w:i/>
          <w:lang w:val="en-GB"/>
        </w:rPr>
      </w:pPr>
    </w:p>
    <w:p w14:paraId="4E3014E6" w14:textId="3CCAB384" w:rsidR="00994851" w:rsidRPr="00424BD2" w:rsidRDefault="004D2FBD" w:rsidP="003010AB">
      <w:pPr>
        <w:pStyle w:val="Notice"/>
        <w:tabs>
          <w:tab w:val="left" w:pos="1134"/>
        </w:tabs>
        <w:spacing w:after="0"/>
        <w:ind w:left="1134" w:hanging="1134"/>
        <w:rPr>
          <w:lang w:val="en-GB"/>
        </w:rPr>
      </w:pPr>
      <w:r w:rsidRPr="00424BD2">
        <w:rPr>
          <w:lang w:val="en-GB"/>
        </w:rPr>
        <w:t xml:space="preserve"> </w:t>
      </w:r>
    </w:p>
    <w:sectPr w:rsidR="00994851" w:rsidRPr="00424BD2" w:rsidSect="004530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9" w:h="16834" w:code="9"/>
      <w:pgMar w:top="1440" w:right="1419" w:bottom="1440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56838" w14:textId="77777777" w:rsidR="002A4CD0" w:rsidRDefault="002A4CD0">
      <w:r>
        <w:separator/>
      </w:r>
    </w:p>
  </w:endnote>
  <w:endnote w:type="continuationSeparator" w:id="0">
    <w:p w14:paraId="2E2C3C77" w14:textId="77777777" w:rsidR="002A4CD0" w:rsidRDefault="002A4CD0">
      <w:r>
        <w:continuationSeparator/>
      </w:r>
    </w:p>
  </w:endnote>
  <w:endnote w:type="continuationNotice" w:id="1">
    <w:p w14:paraId="2E8426BE" w14:textId="77777777" w:rsidR="002A4CD0" w:rsidRDefault="002A4C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F1F1E" w14:textId="77777777" w:rsidR="00D419D8" w:rsidRPr="000D42D6" w:rsidRDefault="00D419D8">
    <w:pPr>
      <w:pStyle w:val="BodyText"/>
    </w:pPr>
    <w:r>
      <w:tab/>
    </w:r>
    <w:r w:rsidRPr="000D42D6">
      <w:fldChar w:fldCharType="begin"/>
    </w:r>
    <w:r w:rsidRPr="000D42D6">
      <w:instrText xml:space="preserve"> PAGE   \* MERGEFORMAT </w:instrText>
    </w:r>
    <w:r w:rsidRPr="000D42D6">
      <w:fldChar w:fldCharType="separate"/>
    </w:r>
    <w:r>
      <w:rPr>
        <w:noProof/>
      </w:rPr>
      <w:t>4</w:t>
    </w:r>
    <w:r w:rsidRPr="000D42D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ABC52" w14:textId="77777777" w:rsidR="00D419D8" w:rsidRDefault="00D419D8" w:rsidP="00F222E8">
    <w:pPr>
      <w:pStyle w:val="BodyText"/>
      <w:tabs>
        <w:tab w:val="right" w:pos="9639"/>
      </w:tabs>
      <w:rPr>
        <w:i/>
      </w:rPr>
    </w:pPr>
    <w:r>
      <w:rPr>
        <w:i/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AD9DB8" wp14:editId="4E889A19">
              <wp:simplePos x="0" y="0"/>
              <wp:positionH relativeFrom="column">
                <wp:posOffset>-52705</wp:posOffset>
              </wp:positionH>
              <wp:positionV relativeFrom="paragraph">
                <wp:posOffset>64135</wp:posOffset>
              </wp:positionV>
              <wp:extent cx="2404110" cy="5969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110" cy="596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BEC74" w14:textId="77777777" w:rsidR="00D419D8" w:rsidRPr="00F222E8" w:rsidRDefault="00D419D8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Shinfield Parish 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Council, serving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the communities of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br/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Grazeley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Ryeish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Green, Shinfield North, Shinfield village,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Spencers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Wood and Three Mile Cross.</w:t>
                          </w:r>
                        </w:p>
                        <w:p w14:paraId="331AF91B" w14:textId="77777777" w:rsidR="00D419D8" w:rsidRPr="00090DEF" w:rsidRDefault="00D419D8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AD9D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5.05pt;width:189.3pt;height:47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" strokecolor="white">
              <v:textbox style="mso-fit-shape-to-text:t">
                <w:txbxContent>
                  <w:p w14:paraId="5F2BEC74" w14:textId="77777777" w:rsidR="00D419D8" w:rsidRPr="00F222E8" w:rsidRDefault="00D419D8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Shinfield Parish 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Council, serving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the communities of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br/>
                      <w:t>Grazeley, Ryeish Green, Shinfield North, Shinfield village, Spencers Wood and Three Mile Cross.</w:t>
                    </w:r>
                  </w:p>
                  <w:p w14:paraId="331AF91B" w14:textId="77777777" w:rsidR="00D419D8" w:rsidRPr="00090DEF" w:rsidRDefault="00D419D8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i/>
      </w:rPr>
      <w:tab/>
    </w:r>
    <w:r w:rsidRPr="001C5410">
      <w:rPr>
        <w:i/>
        <w:noProof/>
      </w:rPr>
      <w:drawing>
        <wp:inline distT="0" distB="0" distL="0" distR="0" wp14:anchorId="698C8D77" wp14:editId="501C0D02">
          <wp:extent cx="9144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594D0" w14:textId="77777777" w:rsidR="002A4CD0" w:rsidRDefault="002A4CD0">
      <w:r>
        <w:separator/>
      </w:r>
    </w:p>
  </w:footnote>
  <w:footnote w:type="continuationSeparator" w:id="0">
    <w:p w14:paraId="3BD04712" w14:textId="77777777" w:rsidR="002A4CD0" w:rsidRDefault="002A4CD0">
      <w:r>
        <w:continuationSeparator/>
      </w:r>
    </w:p>
  </w:footnote>
  <w:footnote w:type="continuationNotice" w:id="1">
    <w:p w14:paraId="6EECBEE7" w14:textId="77777777" w:rsidR="002A4CD0" w:rsidRDefault="002A4C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1CD0A" w14:textId="77777777" w:rsidR="00D419D8" w:rsidRDefault="001C1604">
    <w:pPr>
      <w:pStyle w:val="Header"/>
    </w:pPr>
    <w:r>
      <w:rPr>
        <w:noProof/>
      </w:rPr>
      <w:pict w14:anchorId="0571DF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4" o:spid="_x0000_s2053" type="#_x0000_t136" style="position:absolute;left:0;text-align:left;margin-left:0;margin-top:0;width:471.1pt;height:18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C9295" w14:textId="77777777" w:rsidR="00D419D8" w:rsidRDefault="001C1604">
    <w:pPr>
      <w:pStyle w:val="Header"/>
    </w:pPr>
    <w:r>
      <w:rPr>
        <w:noProof/>
      </w:rPr>
      <w:pict w14:anchorId="7C9800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5" o:spid="_x0000_s2054" type="#_x0000_t136" style="position:absolute;left:0;text-align:left;margin-left:0;margin-top:0;width:471.1pt;height:219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2"/>
      <w:gridCol w:w="1242"/>
    </w:tblGrid>
    <w:tr w:rsidR="00D419D8" w14:paraId="0B385ACB" w14:textId="77777777" w:rsidTr="006E3578">
      <w:tc>
        <w:tcPr>
          <w:tcW w:w="1242" w:type="dxa"/>
          <w:shd w:val="clear" w:color="auto" w:fill="auto"/>
        </w:tcPr>
        <w:p w14:paraId="57EE542E" w14:textId="77777777" w:rsidR="00D419D8" w:rsidRDefault="00D419D8" w:rsidP="006E3578">
          <w:pPr>
            <w:pStyle w:val="Header"/>
            <w:tabs>
              <w:tab w:val="clear" w:pos="4820"/>
              <w:tab w:val="clear" w:pos="8640"/>
            </w:tabs>
            <w:ind w:left="0" w:firstLine="0"/>
          </w:pPr>
          <w:r>
            <w:t>Minutes approved on:</w:t>
          </w:r>
        </w:p>
      </w:tc>
      <w:tc>
        <w:tcPr>
          <w:tcW w:w="1242" w:type="dxa"/>
          <w:shd w:val="clear" w:color="auto" w:fill="auto"/>
        </w:tcPr>
        <w:p w14:paraId="6D204D0A" w14:textId="77777777" w:rsidR="00D419D8" w:rsidRDefault="00D419D8" w:rsidP="006E3578">
          <w:pPr>
            <w:pStyle w:val="Header"/>
            <w:tabs>
              <w:tab w:val="clear" w:pos="4820"/>
              <w:tab w:val="clear" w:pos="8640"/>
            </w:tabs>
            <w:ind w:left="0" w:firstLine="0"/>
          </w:pPr>
        </w:p>
      </w:tc>
    </w:tr>
  </w:tbl>
  <w:p w14:paraId="0BFFCF6D" w14:textId="77777777" w:rsidR="00D419D8" w:rsidRDefault="00D419D8" w:rsidP="006E3578">
    <w:pPr>
      <w:pStyle w:val="Header"/>
      <w:tabs>
        <w:tab w:val="clear" w:pos="4820"/>
        <w:tab w:val="clear" w:pos="8640"/>
      </w:tabs>
      <w:ind w:left="0" w:firstLine="0"/>
    </w:pPr>
    <w:r>
      <w:rPr>
        <w:noProof/>
      </w:rPr>
      <w:drawing>
        <wp:anchor distT="0" distB="0" distL="114300" distR="114300" simplePos="0" relativeHeight="251658244" behindDoc="0" locked="0" layoutInCell="1" allowOverlap="1" wp14:anchorId="6E542D28" wp14:editId="2E554B26">
          <wp:simplePos x="0" y="0"/>
          <wp:positionH relativeFrom="column">
            <wp:posOffset>-150495</wp:posOffset>
          </wp:positionH>
          <wp:positionV relativeFrom="paragraph">
            <wp:posOffset>459105</wp:posOffset>
          </wp:positionV>
          <wp:extent cx="2303145" cy="966470"/>
          <wp:effectExtent l="0" t="0" r="0" b="0"/>
          <wp:wrapSquare wrapText="bothSides"/>
          <wp:docPr id="7" name="Picture 9" descr="header logo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der logo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966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C54C7B" w14:textId="77777777" w:rsidR="00D419D8" w:rsidRDefault="00D419D8" w:rsidP="006E3578">
    <w:pPr>
      <w:pStyle w:val="Header"/>
      <w:tabs>
        <w:tab w:val="clear" w:pos="4820"/>
        <w:tab w:val="clear" w:pos="8640"/>
      </w:tabs>
      <w:ind w:left="7088" w:firstLine="0"/>
    </w:pPr>
    <w:r>
      <w:t xml:space="preserve">Clerk: </w:t>
    </w:r>
    <w:proofErr w:type="spellStart"/>
    <w:r>
      <w:t>Mr</w:t>
    </w:r>
    <w:proofErr w:type="spellEnd"/>
    <w:r>
      <w:t xml:space="preserve"> M. Balbini </w:t>
    </w:r>
    <w:r>
      <w:br/>
    </w:r>
    <w:r w:rsidRPr="002C7C07">
      <w:t>Shinfield Parish Ha</w:t>
    </w:r>
    <w:r>
      <w:t>ll</w:t>
    </w:r>
    <w:r>
      <w:br/>
      <w:t>School Green</w:t>
    </w:r>
    <w:r w:rsidRPr="002C7C07">
      <w:br/>
    </w:r>
    <w:r>
      <w:t>Shinfield</w:t>
    </w:r>
    <w:r>
      <w:br/>
    </w:r>
    <w:r>
      <w:rPr>
        <w:iCs/>
      </w:rPr>
      <w:t>Reading</w:t>
    </w:r>
    <w:r>
      <w:rPr>
        <w:iCs/>
      </w:rPr>
      <w:br/>
      <w:t>RG2 9EH</w:t>
    </w:r>
    <w:r w:rsidRPr="002C7C07">
      <w:rPr>
        <w:iCs/>
      </w:rPr>
      <w:t xml:space="preserve"> </w:t>
    </w:r>
    <w:r w:rsidRPr="002C7C07">
      <w:rPr>
        <w:iCs/>
      </w:rPr>
      <w:br/>
      <w:t>Tel: (0118) 988 8220</w:t>
    </w:r>
    <w:r>
      <w:rPr>
        <w:iCs/>
      </w:rPr>
      <w:br/>
    </w:r>
    <w:r w:rsidRPr="002C7C07">
      <w:t xml:space="preserve">E-mail: </w:t>
    </w:r>
    <w:r>
      <w:t>clerk@shinfieldparish.gov.uk</w:t>
    </w:r>
    <w:r w:rsidRPr="002C7C07">
      <w:t xml:space="preserve"> </w:t>
    </w:r>
    <w:r w:rsidRPr="002C7C07">
      <w:br/>
      <w:t>www.shinfieldparish.gov.uk</w:t>
    </w:r>
  </w:p>
  <w:p w14:paraId="7F13FA40" w14:textId="77777777" w:rsidR="00D419D8" w:rsidRDefault="001C1604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1930AE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3" o:spid="_x0000_s2052" type="#_x0000_t136" style="position:absolute;left:0;text-align:left;margin-left:0;margin-top:0;width:471.1pt;height:304.9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34A6878"/>
    <w:multiLevelType w:val="hybridMultilevel"/>
    <w:tmpl w:val="28B2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553CA"/>
    <w:multiLevelType w:val="multilevel"/>
    <w:tmpl w:val="4AF29088"/>
    <w:lvl w:ilvl="0">
      <w:start w:val="4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6466567"/>
    <w:multiLevelType w:val="hybridMultilevel"/>
    <w:tmpl w:val="86FE6940"/>
    <w:lvl w:ilvl="0" w:tplc="08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 w15:restartNumberingAfterBreak="0">
    <w:nsid w:val="077722A9"/>
    <w:multiLevelType w:val="hybridMultilevel"/>
    <w:tmpl w:val="AF4EB1C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9F121C9"/>
    <w:multiLevelType w:val="multilevel"/>
    <w:tmpl w:val="ADC4D106"/>
    <w:lvl w:ilvl="0">
      <w:start w:val="4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E3004A9"/>
    <w:multiLevelType w:val="hybridMultilevel"/>
    <w:tmpl w:val="E0B05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00CC0"/>
    <w:multiLevelType w:val="hybridMultilevel"/>
    <w:tmpl w:val="A9603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73E2A"/>
    <w:multiLevelType w:val="hybridMultilevel"/>
    <w:tmpl w:val="D0A4C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A0F8C"/>
    <w:multiLevelType w:val="multilevel"/>
    <w:tmpl w:val="2E1E871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AC24EC"/>
    <w:multiLevelType w:val="hybridMultilevel"/>
    <w:tmpl w:val="620CD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B5A03"/>
    <w:multiLevelType w:val="multilevel"/>
    <w:tmpl w:val="ED22CFB6"/>
    <w:lvl w:ilvl="0">
      <w:start w:val="2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C0013C"/>
    <w:multiLevelType w:val="multilevel"/>
    <w:tmpl w:val="214A685E"/>
    <w:lvl w:ilvl="0">
      <w:start w:val="145"/>
      <w:numFmt w:val="decimal"/>
      <w:lvlText w:val="%1"/>
      <w:lvlJc w:val="left"/>
      <w:pPr>
        <w:ind w:left="492" w:hanging="492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945" w:hanging="49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15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  <w:u w:val="none"/>
      </w:rPr>
    </w:lvl>
  </w:abstractNum>
  <w:abstractNum w:abstractNumId="14" w15:restartNumberingAfterBreak="0">
    <w:nsid w:val="27006803"/>
    <w:multiLevelType w:val="hybridMultilevel"/>
    <w:tmpl w:val="0C44D7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B24912"/>
    <w:multiLevelType w:val="hybridMultilevel"/>
    <w:tmpl w:val="0844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B19C6"/>
    <w:multiLevelType w:val="hybridMultilevel"/>
    <w:tmpl w:val="F1365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D416C"/>
    <w:multiLevelType w:val="multilevel"/>
    <w:tmpl w:val="FCE22740"/>
    <w:lvl w:ilvl="0">
      <w:start w:val="2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865E00"/>
    <w:multiLevelType w:val="hybridMultilevel"/>
    <w:tmpl w:val="0346E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F14CD"/>
    <w:multiLevelType w:val="multilevel"/>
    <w:tmpl w:val="4DA04DEA"/>
    <w:lvl w:ilvl="0">
      <w:start w:val="26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DC784A"/>
    <w:multiLevelType w:val="hybridMultilevel"/>
    <w:tmpl w:val="F4088110"/>
    <w:lvl w:ilvl="0" w:tplc="D5C0D8B0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01454"/>
    <w:multiLevelType w:val="hybridMultilevel"/>
    <w:tmpl w:val="23FE0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04C1B"/>
    <w:multiLevelType w:val="multilevel"/>
    <w:tmpl w:val="C9D20E9E"/>
    <w:lvl w:ilvl="0">
      <w:start w:val="4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57730A1"/>
    <w:multiLevelType w:val="hybridMultilevel"/>
    <w:tmpl w:val="5ED0C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451FA"/>
    <w:multiLevelType w:val="hybridMultilevel"/>
    <w:tmpl w:val="4A9CB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F284B"/>
    <w:multiLevelType w:val="hybridMultilevel"/>
    <w:tmpl w:val="F500C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012FA"/>
    <w:multiLevelType w:val="hybridMultilevel"/>
    <w:tmpl w:val="8DB61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E31F8"/>
    <w:multiLevelType w:val="hybridMultilevel"/>
    <w:tmpl w:val="77B02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77579"/>
    <w:multiLevelType w:val="hybridMultilevel"/>
    <w:tmpl w:val="EC749F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DA08A8"/>
    <w:multiLevelType w:val="hybridMultilevel"/>
    <w:tmpl w:val="6B8E7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E2F86"/>
    <w:multiLevelType w:val="hybridMultilevel"/>
    <w:tmpl w:val="5E1A8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63F98"/>
    <w:multiLevelType w:val="multilevel"/>
    <w:tmpl w:val="D28E330A"/>
    <w:lvl w:ilvl="0">
      <w:start w:val="2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365986"/>
    <w:multiLevelType w:val="multilevel"/>
    <w:tmpl w:val="671E50C4"/>
    <w:lvl w:ilvl="0">
      <w:start w:val="26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447D2B"/>
    <w:multiLevelType w:val="multilevel"/>
    <w:tmpl w:val="75CC6F5E"/>
    <w:lvl w:ilvl="0">
      <w:start w:val="5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26"/>
  </w:num>
  <w:num w:numId="6">
    <w:abstractNumId w:val="10"/>
  </w:num>
  <w:num w:numId="7">
    <w:abstractNumId w:val="29"/>
  </w:num>
  <w:num w:numId="8">
    <w:abstractNumId w:val="23"/>
  </w:num>
  <w:num w:numId="9">
    <w:abstractNumId w:val="24"/>
  </w:num>
  <w:num w:numId="10">
    <w:abstractNumId w:val="18"/>
  </w:num>
  <w:num w:numId="11">
    <w:abstractNumId w:val="12"/>
  </w:num>
  <w:num w:numId="12">
    <w:abstractNumId w:val="33"/>
  </w:num>
  <w:num w:numId="13">
    <w:abstractNumId w:val="28"/>
  </w:num>
  <w:num w:numId="14">
    <w:abstractNumId w:val="11"/>
  </w:num>
  <w:num w:numId="15">
    <w:abstractNumId w:val="16"/>
  </w:num>
  <w:num w:numId="16">
    <w:abstractNumId w:val="32"/>
  </w:num>
  <w:num w:numId="17">
    <w:abstractNumId w:val="19"/>
  </w:num>
  <w:num w:numId="18">
    <w:abstractNumId w:val="17"/>
  </w:num>
  <w:num w:numId="19">
    <w:abstractNumId w:val="31"/>
  </w:num>
  <w:num w:numId="20">
    <w:abstractNumId w:val="7"/>
  </w:num>
  <w:num w:numId="21">
    <w:abstractNumId w:val="27"/>
  </w:num>
  <w:num w:numId="22">
    <w:abstractNumId w:val="21"/>
  </w:num>
  <w:num w:numId="23">
    <w:abstractNumId w:val="9"/>
  </w:num>
  <w:num w:numId="24">
    <w:abstractNumId w:val="2"/>
  </w:num>
  <w:num w:numId="25">
    <w:abstractNumId w:val="20"/>
  </w:num>
  <w:num w:numId="26">
    <w:abstractNumId w:val="25"/>
  </w:num>
  <w:num w:numId="27">
    <w:abstractNumId w:val="5"/>
  </w:num>
  <w:num w:numId="28">
    <w:abstractNumId w:val="15"/>
  </w:num>
  <w:num w:numId="29">
    <w:abstractNumId w:val="4"/>
  </w:num>
  <w:num w:numId="30">
    <w:abstractNumId w:val="22"/>
  </w:num>
  <w:num w:numId="31">
    <w:abstractNumId w:val="6"/>
  </w:num>
  <w:num w:numId="32">
    <w:abstractNumId w:val="1"/>
  </w:num>
  <w:num w:numId="33">
    <w:abstractNumId w:val="34"/>
  </w:num>
  <w:num w:numId="34">
    <w:abstractNumId w:val="30"/>
  </w:num>
  <w:num w:numId="3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5E4"/>
    <w:rsid w:val="000006AC"/>
    <w:rsid w:val="000008DC"/>
    <w:rsid w:val="00000D52"/>
    <w:rsid w:val="00000FF1"/>
    <w:rsid w:val="000010F0"/>
    <w:rsid w:val="0000151F"/>
    <w:rsid w:val="000016E3"/>
    <w:rsid w:val="000019FD"/>
    <w:rsid w:val="00001EB1"/>
    <w:rsid w:val="00001F2A"/>
    <w:rsid w:val="000020CB"/>
    <w:rsid w:val="00002124"/>
    <w:rsid w:val="00002827"/>
    <w:rsid w:val="00002DAF"/>
    <w:rsid w:val="00003503"/>
    <w:rsid w:val="00003657"/>
    <w:rsid w:val="00003828"/>
    <w:rsid w:val="00003835"/>
    <w:rsid w:val="00003E21"/>
    <w:rsid w:val="00005075"/>
    <w:rsid w:val="00005403"/>
    <w:rsid w:val="000065CD"/>
    <w:rsid w:val="00006AE3"/>
    <w:rsid w:val="0000704A"/>
    <w:rsid w:val="00007280"/>
    <w:rsid w:val="000072BB"/>
    <w:rsid w:val="00007606"/>
    <w:rsid w:val="0001011C"/>
    <w:rsid w:val="00010549"/>
    <w:rsid w:val="000106C9"/>
    <w:rsid w:val="00010B67"/>
    <w:rsid w:val="00010D69"/>
    <w:rsid w:val="00010DAE"/>
    <w:rsid w:val="000112C5"/>
    <w:rsid w:val="0001158C"/>
    <w:rsid w:val="0001159C"/>
    <w:rsid w:val="00011612"/>
    <w:rsid w:val="0001176F"/>
    <w:rsid w:val="00011D22"/>
    <w:rsid w:val="000122B5"/>
    <w:rsid w:val="0001231A"/>
    <w:rsid w:val="00012653"/>
    <w:rsid w:val="0001296E"/>
    <w:rsid w:val="000135DA"/>
    <w:rsid w:val="00013E2E"/>
    <w:rsid w:val="00014418"/>
    <w:rsid w:val="0001448D"/>
    <w:rsid w:val="000151AF"/>
    <w:rsid w:val="000157C1"/>
    <w:rsid w:val="00015A79"/>
    <w:rsid w:val="00015EDC"/>
    <w:rsid w:val="000160D3"/>
    <w:rsid w:val="0001638E"/>
    <w:rsid w:val="0001653C"/>
    <w:rsid w:val="00016648"/>
    <w:rsid w:val="000167F8"/>
    <w:rsid w:val="00016820"/>
    <w:rsid w:val="00016B4D"/>
    <w:rsid w:val="00016B89"/>
    <w:rsid w:val="00017683"/>
    <w:rsid w:val="0001790B"/>
    <w:rsid w:val="000204C5"/>
    <w:rsid w:val="00021365"/>
    <w:rsid w:val="00021A8A"/>
    <w:rsid w:val="00022167"/>
    <w:rsid w:val="0002241C"/>
    <w:rsid w:val="00022C38"/>
    <w:rsid w:val="000234C8"/>
    <w:rsid w:val="0002380D"/>
    <w:rsid w:val="0002483F"/>
    <w:rsid w:val="00025591"/>
    <w:rsid w:val="00025931"/>
    <w:rsid w:val="00025D36"/>
    <w:rsid w:val="000272CE"/>
    <w:rsid w:val="000273D7"/>
    <w:rsid w:val="00027840"/>
    <w:rsid w:val="000278B6"/>
    <w:rsid w:val="00027D25"/>
    <w:rsid w:val="00030221"/>
    <w:rsid w:val="0003139B"/>
    <w:rsid w:val="0003191E"/>
    <w:rsid w:val="00031A0E"/>
    <w:rsid w:val="00031BF3"/>
    <w:rsid w:val="00031F87"/>
    <w:rsid w:val="0003290E"/>
    <w:rsid w:val="00032AA5"/>
    <w:rsid w:val="0003314C"/>
    <w:rsid w:val="000343AD"/>
    <w:rsid w:val="0003512A"/>
    <w:rsid w:val="00035447"/>
    <w:rsid w:val="00035521"/>
    <w:rsid w:val="0003568C"/>
    <w:rsid w:val="000356F5"/>
    <w:rsid w:val="00035922"/>
    <w:rsid w:val="00036079"/>
    <w:rsid w:val="00036675"/>
    <w:rsid w:val="00036750"/>
    <w:rsid w:val="00036CA0"/>
    <w:rsid w:val="000370C8"/>
    <w:rsid w:val="00037450"/>
    <w:rsid w:val="000403F2"/>
    <w:rsid w:val="0004077F"/>
    <w:rsid w:val="00040B85"/>
    <w:rsid w:val="00040C28"/>
    <w:rsid w:val="00040E21"/>
    <w:rsid w:val="00040E2F"/>
    <w:rsid w:val="000432AF"/>
    <w:rsid w:val="000437B6"/>
    <w:rsid w:val="00043C4A"/>
    <w:rsid w:val="000440F5"/>
    <w:rsid w:val="00044105"/>
    <w:rsid w:val="000446A7"/>
    <w:rsid w:val="00044AC9"/>
    <w:rsid w:val="00044FB7"/>
    <w:rsid w:val="00045459"/>
    <w:rsid w:val="00046375"/>
    <w:rsid w:val="00046A3E"/>
    <w:rsid w:val="00047909"/>
    <w:rsid w:val="00047C3E"/>
    <w:rsid w:val="00047FF1"/>
    <w:rsid w:val="000502C7"/>
    <w:rsid w:val="00050D2F"/>
    <w:rsid w:val="00051414"/>
    <w:rsid w:val="000514D0"/>
    <w:rsid w:val="00051714"/>
    <w:rsid w:val="00051A40"/>
    <w:rsid w:val="0005241F"/>
    <w:rsid w:val="000524B5"/>
    <w:rsid w:val="00052BE7"/>
    <w:rsid w:val="00052F34"/>
    <w:rsid w:val="0005364D"/>
    <w:rsid w:val="00053690"/>
    <w:rsid w:val="00053693"/>
    <w:rsid w:val="00053DD0"/>
    <w:rsid w:val="00055712"/>
    <w:rsid w:val="000561C8"/>
    <w:rsid w:val="00056FFD"/>
    <w:rsid w:val="000574E9"/>
    <w:rsid w:val="000576B3"/>
    <w:rsid w:val="00057AF5"/>
    <w:rsid w:val="00057C63"/>
    <w:rsid w:val="00060D4E"/>
    <w:rsid w:val="000617F3"/>
    <w:rsid w:val="00061952"/>
    <w:rsid w:val="00061B06"/>
    <w:rsid w:val="00062690"/>
    <w:rsid w:val="000626A4"/>
    <w:rsid w:val="00062A9D"/>
    <w:rsid w:val="00062D91"/>
    <w:rsid w:val="00063061"/>
    <w:rsid w:val="000636C1"/>
    <w:rsid w:val="00063B02"/>
    <w:rsid w:val="00063EB3"/>
    <w:rsid w:val="00063FFE"/>
    <w:rsid w:val="0006432D"/>
    <w:rsid w:val="00064CAA"/>
    <w:rsid w:val="0006620F"/>
    <w:rsid w:val="000664C5"/>
    <w:rsid w:val="000664E4"/>
    <w:rsid w:val="00066865"/>
    <w:rsid w:val="0006691B"/>
    <w:rsid w:val="00066ACC"/>
    <w:rsid w:val="00066D46"/>
    <w:rsid w:val="00067041"/>
    <w:rsid w:val="0006729A"/>
    <w:rsid w:val="00067FC7"/>
    <w:rsid w:val="00070325"/>
    <w:rsid w:val="00070707"/>
    <w:rsid w:val="00070739"/>
    <w:rsid w:val="00070AE5"/>
    <w:rsid w:val="00070CCE"/>
    <w:rsid w:val="00070E22"/>
    <w:rsid w:val="00071033"/>
    <w:rsid w:val="000713A4"/>
    <w:rsid w:val="00071C7B"/>
    <w:rsid w:val="0007205E"/>
    <w:rsid w:val="00072621"/>
    <w:rsid w:val="00072AB8"/>
    <w:rsid w:val="000738B8"/>
    <w:rsid w:val="00074E36"/>
    <w:rsid w:val="00076109"/>
    <w:rsid w:val="00077019"/>
    <w:rsid w:val="0007721B"/>
    <w:rsid w:val="00077855"/>
    <w:rsid w:val="00077ADC"/>
    <w:rsid w:val="00077D7F"/>
    <w:rsid w:val="0008050B"/>
    <w:rsid w:val="00080BBD"/>
    <w:rsid w:val="00080FAF"/>
    <w:rsid w:val="0008160D"/>
    <w:rsid w:val="000817C4"/>
    <w:rsid w:val="00081C38"/>
    <w:rsid w:val="00081DB3"/>
    <w:rsid w:val="0008237F"/>
    <w:rsid w:val="0008281C"/>
    <w:rsid w:val="0008366C"/>
    <w:rsid w:val="00084244"/>
    <w:rsid w:val="0008436F"/>
    <w:rsid w:val="000851E5"/>
    <w:rsid w:val="000864AA"/>
    <w:rsid w:val="00087681"/>
    <w:rsid w:val="000908D1"/>
    <w:rsid w:val="00090BD7"/>
    <w:rsid w:val="00090D5B"/>
    <w:rsid w:val="00090F74"/>
    <w:rsid w:val="00090FC1"/>
    <w:rsid w:val="000913B8"/>
    <w:rsid w:val="000914ED"/>
    <w:rsid w:val="00091611"/>
    <w:rsid w:val="0009167B"/>
    <w:rsid w:val="00091735"/>
    <w:rsid w:val="00091C16"/>
    <w:rsid w:val="00091D16"/>
    <w:rsid w:val="000921B1"/>
    <w:rsid w:val="00092689"/>
    <w:rsid w:val="0009268D"/>
    <w:rsid w:val="00092941"/>
    <w:rsid w:val="000931E9"/>
    <w:rsid w:val="000935D0"/>
    <w:rsid w:val="00093D2E"/>
    <w:rsid w:val="00093E29"/>
    <w:rsid w:val="00093F91"/>
    <w:rsid w:val="000946EC"/>
    <w:rsid w:val="0009480F"/>
    <w:rsid w:val="00094D22"/>
    <w:rsid w:val="0009544A"/>
    <w:rsid w:val="00095640"/>
    <w:rsid w:val="00096014"/>
    <w:rsid w:val="00096031"/>
    <w:rsid w:val="000961C8"/>
    <w:rsid w:val="00096540"/>
    <w:rsid w:val="00096582"/>
    <w:rsid w:val="00096AFD"/>
    <w:rsid w:val="000976DC"/>
    <w:rsid w:val="000A01C9"/>
    <w:rsid w:val="000A01D4"/>
    <w:rsid w:val="000A0578"/>
    <w:rsid w:val="000A05EC"/>
    <w:rsid w:val="000A06A3"/>
    <w:rsid w:val="000A0B4D"/>
    <w:rsid w:val="000A0FCE"/>
    <w:rsid w:val="000A164F"/>
    <w:rsid w:val="000A1692"/>
    <w:rsid w:val="000A1B46"/>
    <w:rsid w:val="000A1CE2"/>
    <w:rsid w:val="000A2529"/>
    <w:rsid w:val="000A25A9"/>
    <w:rsid w:val="000A26F4"/>
    <w:rsid w:val="000A2A99"/>
    <w:rsid w:val="000A2ECE"/>
    <w:rsid w:val="000A2F31"/>
    <w:rsid w:val="000A34C0"/>
    <w:rsid w:val="000A3647"/>
    <w:rsid w:val="000A427E"/>
    <w:rsid w:val="000A4414"/>
    <w:rsid w:val="000A454B"/>
    <w:rsid w:val="000A45D7"/>
    <w:rsid w:val="000A4616"/>
    <w:rsid w:val="000A48C0"/>
    <w:rsid w:val="000A4D1B"/>
    <w:rsid w:val="000A527A"/>
    <w:rsid w:val="000A53F6"/>
    <w:rsid w:val="000A564A"/>
    <w:rsid w:val="000A59E8"/>
    <w:rsid w:val="000A5B85"/>
    <w:rsid w:val="000A5BC0"/>
    <w:rsid w:val="000A74E4"/>
    <w:rsid w:val="000A7646"/>
    <w:rsid w:val="000A7811"/>
    <w:rsid w:val="000B0230"/>
    <w:rsid w:val="000B07D2"/>
    <w:rsid w:val="000B0A1E"/>
    <w:rsid w:val="000B0D6F"/>
    <w:rsid w:val="000B0F19"/>
    <w:rsid w:val="000B1847"/>
    <w:rsid w:val="000B209E"/>
    <w:rsid w:val="000B2210"/>
    <w:rsid w:val="000B2B28"/>
    <w:rsid w:val="000B2D8D"/>
    <w:rsid w:val="000B30EE"/>
    <w:rsid w:val="000B32BE"/>
    <w:rsid w:val="000B37F8"/>
    <w:rsid w:val="000B3ABB"/>
    <w:rsid w:val="000B3D05"/>
    <w:rsid w:val="000B40BE"/>
    <w:rsid w:val="000B47A1"/>
    <w:rsid w:val="000B4A5A"/>
    <w:rsid w:val="000B5757"/>
    <w:rsid w:val="000B57C2"/>
    <w:rsid w:val="000B57EB"/>
    <w:rsid w:val="000B5E76"/>
    <w:rsid w:val="000B618D"/>
    <w:rsid w:val="000B62B7"/>
    <w:rsid w:val="000B6437"/>
    <w:rsid w:val="000B6538"/>
    <w:rsid w:val="000B733C"/>
    <w:rsid w:val="000B7C1C"/>
    <w:rsid w:val="000C00B7"/>
    <w:rsid w:val="000C0129"/>
    <w:rsid w:val="000C08B0"/>
    <w:rsid w:val="000C100C"/>
    <w:rsid w:val="000C1738"/>
    <w:rsid w:val="000C1899"/>
    <w:rsid w:val="000C25B5"/>
    <w:rsid w:val="000C2B86"/>
    <w:rsid w:val="000C2CE5"/>
    <w:rsid w:val="000C2E7D"/>
    <w:rsid w:val="000C39BE"/>
    <w:rsid w:val="000C4657"/>
    <w:rsid w:val="000C50DA"/>
    <w:rsid w:val="000C5179"/>
    <w:rsid w:val="000C58AA"/>
    <w:rsid w:val="000C58D0"/>
    <w:rsid w:val="000C5D80"/>
    <w:rsid w:val="000C5F2F"/>
    <w:rsid w:val="000C626B"/>
    <w:rsid w:val="000C68F8"/>
    <w:rsid w:val="000C6980"/>
    <w:rsid w:val="000C6C04"/>
    <w:rsid w:val="000C6EC5"/>
    <w:rsid w:val="000C721F"/>
    <w:rsid w:val="000C73A0"/>
    <w:rsid w:val="000C73FC"/>
    <w:rsid w:val="000D004E"/>
    <w:rsid w:val="000D074A"/>
    <w:rsid w:val="000D0A7E"/>
    <w:rsid w:val="000D0B76"/>
    <w:rsid w:val="000D0F61"/>
    <w:rsid w:val="000D1348"/>
    <w:rsid w:val="000D1394"/>
    <w:rsid w:val="000D2031"/>
    <w:rsid w:val="000D2B85"/>
    <w:rsid w:val="000D2C33"/>
    <w:rsid w:val="000D2D21"/>
    <w:rsid w:val="000D357E"/>
    <w:rsid w:val="000D38C5"/>
    <w:rsid w:val="000D42D6"/>
    <w:rsid w:val="000D47CD"/>
    <w:rsid w:val="000D49E4"/>
    <w:rsid w:val="000D4A46"/>
    <w:rsid w:val="000D6307"/>
    <w:rsid w:val="000D662A"/>
    <w:rsid w:val="000D6951"/>
    <w:rsid w:val="000D70F7"/>
    <w:rsid w:val="000D7168"/>
    <w:rsid w:val="000D718F"/>
    <w:rsid w:val="000D7B12"/>
    <w:rsid w:val="000D7BA1"/>
    <w:rsid w:val="000E0289"/>
    <w:rsid w:val="000E058C"/>
    <w:rsid w:val="000E0867"/>
    <w:rsid w:val="000E13E6"/>
    <w:rsid w:val="000E1610"/>
    <w:rsid w:val="000E1DE1"/>
    <w:rsid w:val="000E20FF"/>
    <w:rsid w:val="000E223E"/>
    <w:rsid w:val="000E283A"/>
    <w:rsid w:val="000E2CCF"/>
    <w:rsid w:val="000E3962"/>
    <w:rsid w:val="000E4383"/>
    <w:rsid w:val="000E45F9"/>
    <w:rsid w:val="000E4D19"/>
    <w:rsid w:val="000E4F65"/>
    <w:rsid w:val="000E509D"/>
    <w:rsid w:val="000E511E"/>
    <w:rsid w:val="000E541F"/>
    <w:rsid w:val="000E5683"/>
    <w:rsid w:val="000E5D36"/>
    <w:rsid w:val="000E6457"/>
    <w:rsid w:val="000E6508"/>
    <w:rsid w:val="000E6CF1"/>
    <w:rsid w:val="000E7B59"/>
    <w:rsid w:val="000F032F"/>
    <w:rsid w:val="000F0BAB"/>
    <w:rsid w:val="000F162B"/>
    <w:rsid w:val="000F1CB2"/>
    <w:rsid w:val="000F1F34"/>
    <w:rsid w:val="000F207F"/>
    <w:rsid w:val="000F2214"/>
    <w:rsid w:val="000F2236"/>
    <w:rsid w:val="000F31A0"/>
    <w:rsid w:val="000F3CD2"/>
    <w:rsid w:val="000F3ED9"/>
    <w:rsid w:val="000F4536"/>
    <w:rsid w:val="000F49EB"/>
    <w:rsid w:val="000F4DA6"/>
    <w:rsid w:val="000F5A53"/>
    <w:rsid w:val="000F6004"/>
    <w:rsid w:val="000F6113"/>
    <w:rsid w:val="000F652E"/>
    <w:rsid w:val="000F670F"/>
    <w:rsid w:val="000F6C20"/>
    <w:rsid w:val="000F728D"/>
    <w:rsid w:val="000F75A7"/>
    <w:rsid w:val="000F7983"/>
    <w:rsid w:val="000F7FD2"/>
    <w:rsid w:val="00100340"/>
    <w:rsid w:val="00100D7D"/>
    <w:rsid w:val="00101029"/>
    <w:rsid w:val="00101678"/>
    <w:rsid w:val="001016EC"/>
    <w:rsid w:val="00101BDF"/>
    <w:rsid w:val="00101D99"/>
    <w:rsid w:val="00102090"/>
    <w:rsid w:val="001029A8"/>
    <w:rsid w:val="00102A77"/>
    <w:rsid w:val="00102FC6"/>
    <w:rsid w:val="0010305C"/>
    <w:rsid w:val="0010366F"/>
    <w:rsid w:val="001038CC"/>
    <w:rsid w:val="001040F2"/>
    <w:rsid w:val="00104179"/>
    <w:rsid w:val="001041D1"/>
    <w:rsid w:val="001045DC"/>
    <w:rsid w:val="001049A3"/>
    <w:rsid w:val="00104C4B"/>
    <w:rsid w:val="00104E80"/>
    <w:rsid w:val="00104EF0"/>
    <w:rsid w:val="001050B5"/>
    <w:rsid w:val="00105D62"/>
    <w:rsid w:val="00106002"/>
    <w:rsid w:val="001063A2"/>
    <w:rsid w:val="00106B69"/>
    <w:rsid w:val="00106FF3"/>
    <w:rsid w:val="0010738C"/>
    <w:rsid w:val="00110195"/>
    <w:rsid w:val="001107AA"/>
    <w:rsid w:val="0011086B"/>
    <w:rsid w:val="001108A5"/>
    <w:rsid w:val="001108DD"/>
    <w:rsid w:val="00110A6B"/>
    <w:rsid w:val="00110C63"/>
    <w:rsid w:val="00111042"/>
    <w:rsid w:val="00111B7B"/>
    <w:rsid w:val="00111E7C"/>
    <w:rsid w:val="001125ED"/>
    <w:rsid w:val="00112834"/>
    <w:rsid w:val="00112D2C"/>
    <w:rsid w:val="00112F7E"/>
    <w:rsid w:val="0011410C"/>
    <w:rsid w:val="00114585"/>
    <w:rsid w:val="00114A7E"/>
    <w:rsid w:val="0011559D"/>
    <w:rsid w:val="00115A31"/>
    <w:rsid w:val="00115D6C"/>
    <w:rsid w:val="00115EF4"/>
    <w:rsid w:val="00115F75"/>
    <w:rsid w:val="0011628F"/>
    <w:rsid w:val="00116A08"/>
    <w:rsid w:val="00116B19"/>
    <w:rsid w:val="00117D7D"/>
    <w:rsid w:val="001203F3"/>
    <w:rsid w:val="00120D35"/>
    <w:rsid w:val="00121860"/>
    <w:rsid w:val="001219EE"/>
    <w:rsid w:val="001221FF"/>
    <w:rsid w:val="00122E31"/>
    <w:rsid w:val="00122F1E"/>
    <w:rsid w:val="001231FA"/>
    <w:rsid w:val="00123C13"/>
    <w:rsid w:val="00123CE8"/>
    <w:rsid w:val="0012401D"/>
    <w:rsid w:val="001245C6"/>
    <w:rsid w:val="00124CB6"/>
    <w:rsid w:val="00125B5B"/>
    <w:rsid w:val="00126B29"/>
    <w:rsid w:val="00126C28"/>
    <w:rsid w:val="0012705D"/>
    <w:rsid w:val="00130184"/>
    <w:rsid w:val="001310E8"/>
    <w:rsid w:val="00131418"/>
    <w:rsid w:val="001314DD"/>
    <w:rsid w:val="00131808"/>
    <w:rsid w:val="00131F3D"/>
    <w:rsid w:val="001328FB"/>
    <w:rsid w:val="00132DD7"/>
    <w:rsid w:val="00133029"/>
    <w:rsid w:val="001334C7"/>
    <w:rsid w:val="00133F21"/>
    <w:rsid w:val="00134189"/>
    <w:rsid w:val="0013451E"/>
    <w:rsid w:val="001347FC"/>
    <w:rsid w:val="0013560C"/>
    <w:rsid w:val="00135EBA"/>
    <w:rsid w:val="00136B1E"/>
    <w:rsid w:val="00136C5B"/>
    <w:rsid w:val="001370F6"/>
    <w:rsid w:val="00137EEB"/>
    <w:rsid w:val="0014004D"/>
    <w:rsid w:val="001402A5"/>
    <w:rsid w:val="00140916"/>
    <w:rsid w:val="00141861"/>
    <w:rsid w:val="00141910"/>
    <w:rsid w:val="00141D17"/>
    <w:rsid w:val="00141FA8"/>
    <w:rsid w:val="00142587"/>
    <w:rsid w:val="0014259E"/>
    <w:rsid w:val="001430B7"/>
    <w:rsid w:val="001439DF"/>
    <w:rsid w:val="00145689"/>
    <w:rsid w:val="00145781"/>
    <w:rsid w:val="00145EA2"/>
    <w:rsid w:val="00146179"/>
    <w:rsid w:val="0014625A"/>
    <w:rsid w:val="0014729F"/>
    <w:rsid w:val="001503C0"/>
    <w:rsid w:val="001504D6"/>
    <w:rsid w:val="00150818"/>
    <w:rsid w:val="00150946"/>
    <w:rsid w:val="00150B62"/>
    <w:rsid w:val="00150E7A"/>
    <w:rsid w:val="00150EAF"/>
    <w:rsid w:val="001512BF"/>
    <w:rsid w:val="00151763"/>
    <w:rsid w:val="00151EEC"/>
    <w:rsid w:val="00151F9D"/>
    <w:rsid w:val="001522FA"/>
    <w:rsid w:val="00152558"/>
    <w:rsid w:val="00152605"/>
    <w:rsid w:val="001527DC"/>
    <w:rsid w:val="001528EB"/>
    <w:rsid w:val="00152981"/>
    <w:rsid w:val="00152BFE"/>
    <w:rsid w:val="00152D62"/>
    <w:rsid w:val="0015365F"/>
    <w:rsid w:val="00153CC5"/>
    <w:rsid w:val="0015400C"/>
    <w:rsid w:val="001540CF"/>
    <w:rsid w:val="00154751"/>
    <w:rsid w:val="00154C22"/>
    <w:rsid w:val="00154F59"/>
    <w:rsid w:val="0015517A"/>
    <w:rsid w:val="00155B11"/>
    <w:rsid w:val="00155C55"/>
    <w:rsid w:val="0015615D"/>
    <w:rsid w:val="001562AF"/>
    <w:rsid w:val="001565D1"/>
    <w:rsid w:val="00156B04"/>
    <w:rsid w:val="0015720B"/>
    <w:rsid w:val="0015746B"/>
    <w:rsid w:val="00157BB1"/>
    <w:rsid w:val="00157D61"/>
    <w:rsid w:val="001602D0"/>
    <w:rsid w:val="00160498"/>
    <w:rsid w:val="00160D0B"/>
    <w:rsid w:val="001613D2"/>
    <w:rsid w:val="001618EE"/>
    <w:rsid w:val="00161A0C"/>
    <w:rsid w:val="00161EA4"/>
    <w:rsid w:val="00162130"/>
    <w:rsid w:val="001628B1"/>
    <w:rsid w:val="00162DAB"/>
    <w:rsid w:val="00162FDE"/>
    <w:rsid w:val="001639B6"/>
    <w:rsid w:val="00163B5A"/>
    <w:rsid w:val="00163C1B"/>
    <w:rsid w:val="00164081"/>
    <w:rsid w:val="00164E53"/>
    <w:rsid w:val="001654E1"/>
    <w:rsid w:val="0016554D"/>
    <w:rsid w:val="00165B29"/>
    <w:rsid w:val="00165BB8"/>
    <w:rsid w:val="00165E4B"/>
    <w:rsid w:val="001665C8"/>
    <w:rsid w:val="00166D2C"/>
    <w:rsid w:val="00167503"/>
    <w:rsid w:val="00167781"/>
    <w:rsid w:val="00167836"/>
    <w:rsid w:val="00167F7A"/>
    <w:rsid w:val="0017064B"/>
    <w:rsid w:val="00170A77"/>
    <w:rsid w:val="00170CAC"/>
    <w:rsid w:val="00170CF4"/>
    <w:rsid w:val="0017199F"/>
    <w:rsid w:val="00171DA8"/>
    <w:rsid w:val="001721B5"/>
    <w:rsid w:val="00172804"/>
    <w:rsid w:val="00172999"/>
    <w:rsid w:val="00172E80"/>
    <w:rsid w:val="00172FC4"/>
    <w:rsid w:val="00173690"/>
    <w:rsid w:val="00173C39"/>
    <w:rsid w:val="001741D1"/>
    <w:rsid w:val="001743D4"/>
    <w:rsid w:val="0017466A"/>
    <w:rsid w:val="00174921"/>
    <w:rsid w:val="00174A68"/>
    <w:rsid w:val="00175499"/>
    <w:rsid w:val="00175522"/>
    <w:rsid w:val="001758BF"/>
    <w:rsid w:val="001765E4"/>
    <w:rsid w:val="001766B5"/>
    <w:rsid w:val="00176A04"/>
    <w:rsid w:val="00177470"/>
    <w:rsid w:val="00177CFD"/>
    <w:rsid w:val="00177E7B"/>
    <w:rsid w:val="001800C1"/>
    <w:rsid w:val="00180AB1"/>
    <w:rsid w:val="00180ED4"/>
    <w:rsid w:val="001810C0"/>
    <w:rsid w:val="0018133A"/>
    <w:rsid w:val="00181853"/>
    <w:rsid w:val="00181A21"/>
    <w:rsid w:val="00181FF0"/>
    <w:rsid w:val="00182406"/>
    <w:rsid w:val="00182B97"/>
    <w:rsid w:val="001843BB"/>
    <w:rsid w:val="001847D5"/>
    <w:rsid w:val="0018558D"/>
    <w:rsid w:val="00185618"/>
    <w:rsid w:val="00185AE5"/>
    <w:rsid w:val="00185FBD"/>
    <w:rsid w:val="0018663A"/>
    <w:rsid w:val="001869A1"/>
    <w:rsid w:val="00186E51"/>
    <w:rsid w:val="00186ED5"/>
    <w:rsid w:val="00187114"/>
    <w:rsid w:val="0018759F"/>
    <w:rsid w:val="00190315"/>
    <w:rsid w:val="00191667"/>
    <w:rsid w:val="0019189C"/>
    <w:rsid w:val="00191B12"/>
    <w:rsid w:val="001926A7"/>
    <w:rsid w:val="00192AFC"/>
    <w:rsid w:val="00192BC4"/>
    <w:rsid w:val="001935A3"/>
    <w:rsid w:val="00193E61"/>
    <w:rsid w:val="00194248"/>
    <w:rsid w:val="001950CB"/>
    <w:rsid w:val="00195836"/>
    <w:rsid w:val="00195DA2"/>
    <w:rsid w:val="00195E71"/>
    <w:rsid w:val="00195F62"/>
    <w:rsid w:val="0019690E"/>
    <w:rsid w:val="00196FA4"/>
    <w:rsid w:val="001974B6"/>
    <w:rsid w:val="00197911"/>
    <w:rsid w:val="00197D27"/>
    <w:rsid w:val="001A0502"/>
    <w:rsid w:val="001A0577"/>
    <w:rsid w:val="001A0E2A"/>
    <w:rsid w:val="001A10AD"/>
    <w:rsid w:val="001A127A"/>
    <w:rsid w:val="001A12E3"/>
    <w:rsid w:val="001A13FF"/>
    <w:rsid w:val="001A142D"/>
    <w:rsid w:val="001A1BCA"/>
    <w:rsid w:val="001A2027"/>
    <w:rsid w:val="001A2219"/>
    <w:rsid w:val="001A2273"/>
    <w:rsid w:val="001A2363"/>
    <w:rsid w:val="001A2CF2"/>
    <w:rsid w:val="001A30DB"/>
    <w:rsid w:val="001A38BC"/>
    <w:rsid w:val="001A3EE1"/>
    <w:rsid w:val="001A4705"/>
    <w:rsid w:val="001A56C5"/>
    <w:rsid w:val="001A5758"/>
    <w:rsid w:val="001A6D28"/>
    <w:rsid w:val="001A6E35"/>
    <w:rsid w:val="001A703B"/>
    <w:rsid w:val="001A70DB"/>
    <w:rsid w:val="001A7349"/>
    <w:rsid w:val="001A75FE"/>
    <w:rsid w:val="001A7C79"/>
    <w:rsid w:val="001A7DBC"/>
    <w:rsid w:val="001A7F19"/>
    <w:rsid w:val="001B0268"/>
    <w:rsid w:val="001B052C"/>
    <w:rsid w:val="001B05C9"/>
    <w:rsid w:val="001B0807"/>
    <w:rsid w:val="001B1C1D"/>
    <w:rsid w:val="001B1DFF"/>
    <w:rsid w:val="001B1F14"/>
    <w:rsid w:val="001B2687"/>
    <w:rsid w:val="001B27E6"/>
    <w:rsid w:val="001B281E"/>
    <w:rsid w:val="001B2A0E"/>
    <w:rsid w:val="001B2A5C"/>
    <w:rsid w:val="001B2C7E"/>
    <w:rsid w:val="001B2ECC"/>
    <w:rsid w:val="001B4698"/>
    <w:rsid w:val="001B46EF"/>
    <w:rsid w:val="001B4704"/>
    <w:rsid w:val="001B4BC1"/>
    <w:rsid w:val="001B4F9B"/>
    <w:rsid w:val="001B5848"/>
    <w:rsid w:val="001B5F77"/>
    <w:rsid w:val="001B61C3"/>
    <w:rsid w:val="001B63E4"/>
    <w:rsid w:val="001B6799"/>
    <w:rsid w:val="001B7D36"/>
    <w:rsid w:val="001C13FB"/>
    <w:rsid w:val="001C1604"/>
    <w:rsid w:val="001C1ADD"/>
    <w:rsid w:val="001C2885"/>
    <w:rsid w:val="001C2BA0"/>
    <w:rsid w:val="001C325B"/>
    <w:rsid w:val="001C39FA"/>
    <w:rsid w:val="001C452D"/>
    <w:rsid w:val="001C4838"/>
    <w:rsid w:val="001C4975"/>
    <w:rsid w:val="001C5410"/>
    <w:rsid w:val="001C5FA9"/>
    <w:rsid w:val="001C608F"/>
    <w:rsid w:val="001C6504"/>
    <w:rsid w:val="001C6511"/>
    <w:rsid w:val="001C667D"/>
    <w:rsid w:val="001C6C16"/>
    <w:rsid w:val="001C745A"/>
    <w:rsid w:val="001C7540"/>
    <w:rsid w:val="001C790E"/>
    <w:rsid w:val="001C7B9A"/>
    <w:rsid w:val="001C7C7B"/>
    <w:rsid w:val="001D00B3"/>
    <w:rsid w:val="001D0CFC"/>
    <w:rsid w:val="001D1219"/>
    <w:rsid w:val="001D17C4"/>
    <w:rsid w:val="001D1DEA"/>
    <w:rsid w:val="001D216C"/>
    <w:rsid w:val="001D2E09"/>
    <w:rsid w:val="001D3672"/>
    <w:rsid w:val="001D39C5"/>
    <w:rsid w:val="001D42C9"/>
    <w:rsid w:val="001D4CB2"/>
    <w:rsid w:val="001D5569"/>
    <w:rsid w:val="001D5C10"/>
    <w:rsid w:val="001D5EF2"/>
    <w:rsid w:val="001D5F88"/>
    <w:rsid w:val="001D5FFD"/>
    <w:rsid w:val="001D62B7"/>
    <w:rsid w:val="001D6F6C"/>
    <w:rsid w:val="001D7851"/>
    <w:rsid w:val="001D7A52"/>
    <w:rsid w:val="001E0741"/>
    <w:rsid w:val="001E137D"/>
    <w:rsid w:val="001E15CE"/>
    <w:rsid w:val="001E1755"/>
    <w:rsid w:val="001E1B71"/>
    <w:rsid w:val="001E21BC"/>
    <w:rsid w:val="001E239F"/>
    <w:rsid w:val="001E2AD1"/>
    <w:rsid w:val="001E3E02"/>
    <w:rsid w:val="001E46EE"/>
    <w:rsid w:val="001E494D"/>
    <w:rsid w:val="001E4BE6"/>
    <w:rsid w:val="001E5497"/>
    <w:rsid w:val="001E5B87"/>
    <w:rsid w:val="001E72EF"/>
    <w:rsid w:val="001E7A1F"/>
    <w:rsid w:val="001E7E32"/>
    <w:rsid w:val="001F02D9"/>
    <w:rsid w:val="001F02DF"/>
    <w:rsid w:val="001F05B4"/>
    <w:rsid w:val="001F06FB"/>
    <w:rsid w:val="001F0EB3"/>
    <w:rsid w:val="001F1C03"/>
    <w:rsid w:val="001F20FB"/>
    <w:rsid w:val="001F2376"/>
    <w:rsid w:val="001F2617"/>
    <w:rsid w:val="001F2E55"/>
    <w:rsid w:val="001F300B"/>
    <w:rsid w:val="001F33B6"/>
    <w:rsid w:val="001F36FB"/>
    <w:rsid w:val="001F42F8"/>
    <w:rsid w:val="001F4D0C"/>
    <w:rsid w:val="001F4D32"/>
    <w:rsid w:val="001F5019"/>
    <w:rsid w:val="001F59E8"/>
    <w:rsid w:val="001F5A8D"/>
    <w:rsid w:val="001F5CD7"/>
    <w:rsid w:val="001F6040"/>
    <w:rsid w:val="001F62A6"/>
    <w:rsid w:val="001F675C"/>
    <w:rsid w:val="001F71A2"/>
    <w:rsid w:val="001F7499"/>
    <w:rsid w:val="001F7DF6"/>
    <w:rsid w:val="00200CB3"/>
    <w:rsid w:val="00201029"/>
    <w:rsid w:val="002016D5"/>
    <w:rsid w:val="0020209D"/>
    <w:rsid w:val="00202156"/>
    <w:rsid w:val="002021DF"/>
    <w:rsid w:val="00202776"/>
    <w:rsid w:val="00202BBD"/>
    <w:rsid w:val="002030CC"/>
    <w:rsid w:val="0020322A"/>
    <w:rsid w:val="00203F69"/>
    <w:rsid w:val="00205FC8"/>
    <w:rsid w:val="00205FFE"/>
    <w:rsid w:val="00206058"/>
    <w:rsid w:val="002061AA"/>
    <w:rsid w:val="00206288"/>
    <w:rsid w:val="00206731"/>
    <w:rsid w:val="002068B4"/>
    <w:rsid w:val="00207325"/>
    <w:rsid w:val="00207944"/>
    <w:rsid w:val="002079B3"/>
    <w:rsid w:val="00210120"/>
    <w:rsid w:val="00210F04"/>
    <w:rsid w:val="002111A3"/>
    <w:rsid w:val="0021132D"/>
    <w:rsid w:val="00211713"/>
    <w:rsid w:val="00211F0B"/>
    <w:rsid w:val="00212D1C"/>
    <w:rsid w:val="00213034"/>
    <w:rsid w:val="0021339F"/>
    <w:rsid w:val="002135D4"/>
    <w:rsid w:val="00213C6D"/>
    <w:rsid w:val="00214710"/>
    <w:rsid w:val="00215168"/>
    <w:rsid w:val="002152F0"/>
    <w:rsid w:val="0021545A"/>
    <w:rsid w:val="0021636C"/>
    <w:rsid w:val="00216382"/>
    <w:rsid w:val="002163B3"/>
    <w:rsid w:val="0021640F"/>
    <w:rsid w:val="002165E6"/>
    <w:rsid w:val="00216E8A"/>
    <w:rsid w:val="0021765A"/>
    <w:rsid w:val="00217663"/>
    <w:rsid w:val="00217C4D"/>
    <w:rsid w:val="00220745"/>
    <w:rsid w:val="002217C0"/>
    <w:rsid w:val="00221C79"/>
    <w:rsid w:val="00221FCD"/>
    <w:rsid w:val="002233AC"/>
    <w:rsid w:val="00223C57"/>
    <w:rsid w:val="002242DB"/>
    <w:rsid w:val="002243F1"/>
    <w:rsid w:val="00224797"/>
    <w:rsid w:val="00224D55"/>
    <w:rsid w:val="0022519B"/>
    <w:rsid w:val="00225D02"/>
    <w:rsid w:val="00225D85"/>
    <w:rsid w:val="00226747"/>
    <w:rsid w:val="002269B2"/>
    <w:rsid w:val="00226BB1"/>
    <w:rsid w:val="00226E38"/>
    <w:rsid w:val="00227C78"/>
    <w:rsid w:val="00227D21"/>
    <w:rsid w:val="00227F50"/>
    <w:rsid w:val="002319BC"/>
    <w:rsid w:val="002323F9"/>
    <w:rsid w:val="002325F5"/>
    <w:rsid w:val="002326F1"/>
    <w:rsid w:val="00232892"/>
    <w:rsid w:val="00232C01"/>
    <w:rsid w:val="00233511"/>
    <w:rsid w:val="002336BC"/>
    <w:rsid w:val="00233B09"/>
    <w:rsid w:val="00233DB3"/>
    <w:rsid w:val="002357C9"/>
    <w:rsid w:val="00236611"/>
    <w:rsid w:val="00236650"/>
    <w:rsid w:val="0023673F"/>
    <w:rsid w:val="00236D8F"/>
    <w:rsid w:val="00237D00"/>
    <w:rsid w:val="002402CB"/>
    <w:rsid w:val="0024037E"/>
    <w:rsid w:val="00240691"/>
    <w:rsid w:val="00240A23"/>
    <w:rsid w:val="00240A24"/>
    <w:rsid w:val="00241B0B"/>
    <w:rsid w:val="00241C58"/>
    <w:rsid w:val="00241CE7"/>
    <w:rsid w:val="00241E48"/>
    <w:rsid w:val="002420E0"/>
    <w:rsid w:val="002428D6"/>
    <w:rsid w:val="00242D58"/>
    <w:rsid w:val="00243324"/>
    <w:rsid w:val="00243C35"/>
    <w:rsid w:val="00243DB7"/>
    <w:rsid w:val="002442B4"/>
    <w:rsid w:val="0024450C"/>
    <w:rsid w:val="00244F27"/>
    <w:rsid w:val="00245D8D"/>
    <w:rsid w:val="00245DC6"/>
    <w:rsid w:val="00246725"/>
    <w:rsid w:val="00247383"/>
    <w:rsid w:val="002473ED"/>
    <w:rsid w:val="00247509"/>
    <w:rsid w:val="00247EC2"/>
    <w:rsid w:val="00247FD5"/>
    <w:rsid w:val="00250159"/>
    <w:rsid w:val="0025020B"/>
    <w:rsid w:val="00250A08"/>
    <w:rsid w:val="00250A24"/>
    <w:rsid w:val="00250A4B"/>
    <w:rsid w:val="00250F68"/>
    <w:rsid w:val="00251641"/>
    <w:rsid w:val="00251695"/>
    <w:rsid w:val="0025266D"/>
    <w:rsid w:val="00252848"/>
    <w:rsid w:val="002529DA"/>
    <w:rsid w:val="00252A69"/>
    <w:rsid w:val="002534E3"/>
    <w:rsid w:val="00253AFF"/>
    <w:rsid w:val="00253F53"/>
    <w:rsid w:val="002540A6"/>
    <w:rsid w:val="002544EA"/>
    <w:rsid w:val="00254567"/>
    <w:rsid w:val="00254B3D"/>
    <w:rsid w:val="00255C5C"/>
    <w:rsid w:val="00255F37"/>
    <w:rsid w:val="002560E7"/>
    <w:rsid w:val="00256684"/>
    <w:rsid w:val="00256869"/>
    <w:rsid w:val="00257161"/>
    <w:rsid w:val="0025774C"/>
    <w:rsid w:val="00257EDA"/>
    <w:rsid w:val="002602C5"/>
    <w:rsid w:val="002606C8"/>
    <w:rsid w:val="00260B02"/>
    <w:rsid w:val="00260B2C"/>
    <w:rsid w:val="00260C91"/>
    <w:rsid w:val="00260FBA"/>
    <w:rsid w:val="002621FB"/>
    <w:rsid w:val="00262529"/>
    <w:rsid w:val="002629C9"/>
    <w:rsid w:val="00262B8F"/>
    <w:rsid w:val="00262BD4"/>
    <w:rsid w:val="00263384"/>
    <w:rsid w:val="00263388"/>
    <w:rsid w:val="002650F9"/>
    <w:rsid w:val="0026515A"/>
    <w:rsid w:val="002654A7"/>
    <w:rsid w:val="0026590B"/>
    <w:rsid w:val="002673CC"/>
    <w:rsid w:val="002675DE"/>
    <w:rsid w:val="002675E0"/>
    <w:rsid w:val="002676C9"/>
    <w:rsid w:val="0026790D"/>
    <w:rsid w:val="00267F0C"/>
    <w:rsid w:val="00270050"/>
    <w:rsid w:val="00270332"/>
    <w:rsid w:val="00271950"/>
    <w:rsid w:val="00271DE7"/>
    <w:rsid w:val="00271EBD"/>
    <w:rsid w:val="00271FD9"/>
    <w:rsid w:val="0027238B"/>
    <w:rsid w:val="00272809"/>
    <w:rsid w:val="00272AE2"/>
    <w:rsid w:val="00272CE2"/>
    <w:rsid w:val="00272F66"/>
    <w:rsid w:val="00273117"/>
    <w:rsid w:val="0027365E"/>
    <w:rsid w:val="002736D3"/>
    <w:rsid w:val="00273E88"/>
    <w:rsid w:val="0027473B"/>
    <w:rsid w:val="0027487A"/>
    <w:rsid w:val="00274A17"/>
    <w:rsid w:val="00274A7D"/>
    <w:rsid w:val="00275200"/>
    <w:rsid w:val="002756F3"/>
    <w:rsid w:val="00275A35"/>
    <w:rsid w:val="00275E0C"/>
    <w:rsid w:val="00277158"/>
    <w:rsid w:val="00277339"/>
    <w:rsid w:val="00277CF1"/>
    <w:rsid w:val="00280398"/>
    <w:rsid w:val="00280689"/>
    <w:rsid w:val="00280A6A"/>
    <w:rsid w:val="00280F6B"/>
    <w:rsid w:val="002821E9"/>
    <w:rsid w:val="0028228F"/>
    <w:rsid w:val="00282553"/>
    <w:rsid w:val="00283222"/>
    <w:rsid w:val="00283477"/>
    <w:rsid w:val="0028420E"/>
    <w:rsid w:val="002843B9"/>
    <w:rsid w:val="002868F2"/>
    <w:rsid w:val="002874F2"/>
    <w:rsid w:val="0028751A"/>
    <w:rsid w:val="00287E67"/>
    <w:rsid w:val="002900DB"/>
    <w:rsid w:val="00290AB8"/>
    <w:rsid w:val="00290C82"/>
    <w:rsid w:val="00290D01"/>
    <w:rsid w:val="00291700"/>
    <w:rsid w:val="00292554"/>
    <w:rsid w:val="0029289C"/>
    <w:rsid w:val="00292ED2"/>
    <w:rsid w:val="002931E4"/>
    <w:rsid w:val="00293676"/>
    <w:rsid w:val="0029372D"/>
    <w:rsid w:val="0029391A"/>
    <w:rsid w:val="002942E5"/>
    <w:rsid w:val="00294312"/>
    <w:rsid w:val="00294A7E"/>
    <w:rsid w:val="00294C66"/>
    <w:rsid w:val="00295313"/>
    <w:rsid w:val="00295375"/>
    <w:rsid w:val="00295838"/>
    <w:rsid w:val="00295F7D"/>
    <w:rsid w:val="00296314"/>
    <w:rsid w:val="002963A0"/>
    <w:rsid w:val="002967CB"/>
    <w:rsid w:val="002967EA"/>
    <w:rsid w:val="00297547"/>
    <w:rsid w:val="0029771F"/>
    <w:rsid w:val="00297D30"/>
    <w:rsid w:val="00297E7D"/>
    <w:rsid w:val="002A1914"/>
    <w:rsid w:val="002A1942"/>
    <w:rsid w:val="002A1CB1"/>
    <w:rsid w:val="002A2DEA"/>
    <w:rsid w:val="002A358D"/>
    <w:rsid w:val="002A35BF"/>
    <w:rsid w:val="002A3B4C"/>
    <w:rsid w:val="002A3EBD"/>
    <w:rsid w:val="002A41F0"/>
    <w:rsid w:val="002A456C"/>
    <w:rsid w:val="002A4B21"/>
    <w:rsid w:val="002A4B85"/>
    <w:rsid w:val="002A4BE1"/>
    <w:rsid w:val="002A4CD0"/>
    <w:rsid w:val="002A5549"/>
    <w:rsid w:val="002A5FF6"/>
    <w:rsid w:val="002A617E"/>
    <w:rsid w:val="002A63CC"/>
    <w:rsid w:val="002A653A"/>
    <w:rsid w:val="002A6814"/>
    <w:rsid w:val="002A7522"/>
    <w:rsid w:val="002A7D39"/>
    <w:rsid w:val="002B0556"/>
    <w:rsid w:val="002B07FB"/>
    <w:rsid w:val="002B0BE9"/>
    <w:rsid w:val="002B0CBA"/>
    <w:rsid w:val="002B16AD"/>
    <w:rsid w:val="002B2F95"/>
    <w:rsid w:val="002B308E"/>
    <w:rsid w:val="002B30DD"/>
    <w:rsid w:val="002B3147"/>
    <w:rsid w:val="002B361E"/>
    <w:rsid w:val="002B4A67"/>
    <w:rsid w:val="002B5366"/>
    <w:rsid w:val="002B63DD"/>
    <w:rsid w:val="002B68D3"/>
    <w:rsid w:val="002B69E2"/>
    <w:rsid w:val="002B6B0C"/>
    <w:rsid w:val="002B6DD0"/>
    <w:rsid w:val="002B6ED7"/>
    <w:rsid w:val="002B6EDF"/>
    <w:rsid w:val="002B7083"/>
    <w:rsid w:val="002B71A0"/>
    <w:rsid w:val="002B727D"/>
    <w:rsid w:val="002B72D2"/>
    <w:rsid w:val="002B789B"/>
    <w:rsid w:val="002C088E"/>
    <w:rsid w:val="002C129F"/>
    <w:rsid w:val="002C1660"/>
    <w:rsid w:val="002C1CEB"/>
    <w:rsid w:val="002C1F3F"/>
    <w:rsid w:val="002C21DD"/>
    <w:rsid w:val="002C2544"/>
    <w:rsid w:val="002C2A95"/>
    <w:rsid w:val="002C3098"/>
    <w:rsid w:val="002C3126"/>
    <w:rsid w:val="002C31A8"/>
    <w:rsid w:val="002C32E3"/>
    <w:rsid w:val="002C339C"/>
    <w:rsid w:val="002C36DF"/>
    <w:rsid w:val="002C3C33"/>
    <w:rsid w:val="002C4387"/>
    <w:rsid w:val="002C4506"/>
    <w:rsid w:val="002C45AE"/>
    <w:rsid w:val="002C5629"/>
    <w:rsid w:val="002C5E7D"/>
    <w:rsid w:val="002C5F1F"/>
    <w:rsid w:val="002C6057"/>
    <w:rsid w:val="002C6444"/>
    <w:rsid w:val="002C6450"/>
    <w:rsid w:val="002C70CE"/>
    <w:rsid w:val="002C7425"/>
    <w:rsid w:val="002C7656"/>
    <w:rsid w:val="002C7EE4"/>
    <w:rsid w:val="002D00FA"/>
    <w:rsid w:val="002D104A"/>
    <w:rsid w:val="002D1918"/>
    <w:rsid w:val="002D1949"/>
    <w:rsid w:val="002D1A6A"/>
    <w:rsid w:val="002D1F52"/>
    <w:rsid w:val="002D2410"/>
    <w:rsid w:val="002D29F3"/>
    <w:rsid w:val="002D2A6C"/>
    <w:rsid w:val="002D2B0B"/>
    <w:rsid w:val="002D3425"/>
    <w:rsid w:val="002D3C97"/>
    <w:rsid w:val="002D5394"/>
    <w:rsid w:val="002D576B"/>
    <w:rsid w:val="002D5795"/>
    <w:rsid w:val="002D5D69"/>
    <w:rsid w:val="002D63C0"/>
    <w:rsid w:val="002D6807"/>
    <w:rsid w:val="002D73B3"/>
    <w:rsid w:val="002D7B80"/>
    <w:rsid w:val="002E0601"/>
    <w:rsid w:val="002E0B51"/>
    <w:rsid w:val="002E1FD5"/>
    <w:rsid w:val="002E24B7"/>
    <w:rsid w:val="002E258C"/>
    <w:rsid w:val="002E426B"/>
    <w:rsid w:val="002E447A"/>
    <w:rsid w:val="002E4CF3"/>
    <w:rsid w:val="002E4E40"/>
    <w:rsid w:val="002E56F3"/>
    <w:rsid w:val="002E57B8"/>
    <w:rsid w:val="002E5E0E"/>
    <w:rsid w:val="002E5E94"/>
    <w:rsid w:val="002E5EB3"/>
    <w:rsid w:val="002E62FF"/>
    <w:rsid w:val="002E7814"/>
    <w:rsid w:val="002F101A"/>
    <w:rsid w:val="002F1112"/>
    <w:rsid w:val="002F1585"/>
    <w:rsid w:val="002F1A43"/>
    <w:rsid w:val="002F1AB2"/>
    <w:rsid w:val="002F214A"/>
    <w:rsid w:val="002F2172"/>
    <w:rsid w:val="002F21AA"/>
    <w:rsid w:val="002F22C8"/>
    <w:rsid w:val="002F2930"/>
    <w:rsid w:val="002F2E7A"/>
    <w:rsid w:val="002F35FE"/>
    <w:rsid w:val="002F3F4C"/>
    <w:rsid w:val="002F402A"/>
    <w:rsid w:val="002F443C"/>
    <w:rsid w:val="002F44EC"/>
    <w:rsid w:val="002F4798"/>
    <w:rsid w:val="002F4AE6"/>
    <w:rsid w:val="002F6C82"/>
    <w:rsid w:val="002F6C96"/>
    <w:rsid w:val="002F70F3"/>
    <w:rsid w:val="002F762B"/>
    <w:rsid w:val="0030016C"/>
    <w:rsid w:val="0030104E"/>
    <w:rsid w:val="003010AB"/>
    <w:rsid w:val="00301806"/>
    <w:rsid w:val="00301880"/>
    <w:rsid w:val="00301FF8"/>
    <w:rsid w:val="00302199"/>
    <w:rsid w:val="0030248B"/>
    <w:rsid w:val="00302919"/>
    <w:rsid w:val="003033A1"/>
    <w:rsid w:val="0030371D"/>
    <w:rsid w:val="003039AF"/>
    <w:rsid w:val="00303A9A"/>
    <w:rsid w:val="003040B9"/>
    <w:rsid w:val="003040F4"/>
    <w:rsid w:val="00304270"/>
    <w:rsid w:val="003045AD"/>
    <w:rsid w:val="00304724"/>
    <w:rsid w:val="003047B8"/>
    <w:rsid w:val="00305475"/>
    <w:rsid w:val="00305B26"/>
    <w:rsid w:val="00306099"/>
    <w:rsid w:val="003060BD"/>
    <w:rsid w:val="0030642C"/>
    <w:rsid w:val="00306DCC"/>
    <w:rsid w:val="00306E3D"/>
    <w:rsid w:val="003079CD"/>
    <w:rsid w:val="003101A3"/>
    <w:rsid w:val="003102C8"/>
    <w:rsid w:val="00310E7F"/>
    <w:rsid w:val="00311229"/>
    <w:rsid w:val="00311982"/>
    <w:rsid w:val="00312488"/>
    <w:rsid w:val="0031248D"/>
    <w:rsid w:val="003138E4"/>
    <w:rsid w:val="00313A3D"/>
    <w:rsid w:val="00313E8F"/>
    <w:rsid w:val="00314397"/>
    <w:rsid w:val="00314610"/>
    <w:rsid w:val="003146EB"/>
    <w:rsid w:val="003148BF"/>
    <w:rsid w:val="00314E06"/>
    <w:rsid w:val="00314F87"/>
    <w:rsid w:val="00315072"/>
    <w:rsid w:val="00315717"/>
    <w:rsid w:val="003165E7"/>
    <w:rsid w:val="003166F6"/>
    <w:rsid w:val="00316A37"/>
    <w:rsid w:val="00317075"/>
    <w:rsid w:val="0031722D"/>
    <w:rsid w:val="003178E6"/>
    <w:rsid w:val="003218A5"/>
    <w:rsid w:val="00321A53"/>
    <w:rsid w:val="00321D22"/>
    <w:rsid w:val="00322100"/>
    <w:rsid w:val="003222A9"/>
    <w:rsid w:val="00322571"/>
    <w:rsid w:val="003227D3"/>
    <w:rsid w:val="00322E46"/>
    <w:rsid w:val="0032302B"/>
    <w:rsid w:val="00323090"/>
    <w:rsid w:val="0032331A"/>
    <w:rsid w:val="0032382E"/>
    <w:rsid w:val="003239AF"/>
    <w:rsid w:val="00323CDC"/>
    <w:rsid w:val="00324150"/>
    <w:rsid w:val="0032434F"/>
    <w:rsid w:val="003244F2"/>
    <w:rsid w:val="0032534D"/>
    <w:rsid w:val="00326442"/>
    <w:rsid w:val="0032663B"/>
    <w:rsid w:val="00326645"/>
    <w:rsid w:val="00326C0E"/>
    <w:rsid w:val="00326DB0"/>
    <w:rsid w:val="00326E83"/>
    <w:rsid w:val="0033056B"/>
    <w:rsid w:val="003306AE"/>
    <w:rsid w:val="003309FC"/>
    <w:rsid w:val="003316D9"/>
    <w:rsid w:val="00331783"/>
    <w:rsid w:val="00331BA4"/>
    <w:rsid w:val="00331DAB"/>
    <w:rsid w:val="00332461"/>
    <w:rsid w:val="003324CF"/>
    <w:rsid w:val="0033296B"/>
    <w:rsid w:val="003330B2"/>
    <w:rsid w:val="0033341E"/>
    <w:rsid w:val="00333667"/>
    <w:rsid w:val="00333B3A"/>
    <w:rsid w:val="0033427E"/>
    <w:rsid w:val="00334C35"/>
    <w:rsid w:val="00334F53"/>
    <w:rsid w:val="003353CC"/>
    <w:rsid w:val="00335FB2"/>
    <w:rsid w:val="00336937"/>
    <w:rsid w:val="00337BBF"/>
    <w:rsid w:val="00337F7C"/>
    <w:rsid w:val="003403A9"/>
    <w:rsid w:val="0034046B"/>
    <w:rsid w:val="003416B8"/>
    <w:rsid w:val="00341848"/>
    <w:rsid w:val="00341B4F"/>
    <w:rsid w:val="00341C08"/>
    <w:rsid w:val="00342508"/>
    <w:rsid w:val="003425BD"/>
    <w:rsid w:val="00342AB1"/>
    <w:rsid w:val="003430F5"/>
    <w:rsid w:val="003434C3"/>
    <w:rsid w:val="00343566"/>
    <w:rsid w:val="00343A8B"/>
    <w:rsid w:val="00343DA1"/>
    <w:rsid w:val="003443C6"/>
    <w:rsid w:val="00344D4E"/>
    <w:rsid w:val="00344F43"/>
    <w:rsid w:val="0034546B"/>
    <w:rsid w:val="0034707D"/>
    <w:rsid w:val="00347382"/>
    <w:rsid w:val="00347807"/>
    <w:rsid w:val="003503B2"/>
    <w:rsid w:val="003503B5"/>
    <w:rsid w:val="003506A9"/>
    <w:rsid w:val="003507AF"/>
    <w:rsid w:val="00350BFC"/>
    <w:rsid w:val="00350E0D"/>
    <w:rsid w:val="003510BC"/>
    <w:rsid w:val="003511F2"/>
    <w:rsid w:val="00351CCE"/>
    <w:rsid w:val="00351EA4"/>
    <w:rsid w:val="003526E2"/>
    <w:rsid w:val="003527D6"/>
    <w:rsid w:val="00353056"/>
    <w:rsid w:val="003540FC"/>
    <w:rsid w:val="00354395"/>
    <w:rsid w:val="00354445"/>
    <w:rsid w:val="003551BC"/>
    <w:rsid w:val="003555A0"/>
    <w:rsid w:val="00355BF1"/>
    <w:rsid w:val="003568F6"/>
    <w:rsid w:val="00356A8B"/>
    <w:rsid w:val="003574D5"/>
    <w:rsid w:val="00357A75"/>
    <w:rsid w:val="00357F4F"/>
    <w:rsid w:val="00360131"/>
    <w:rsid w:val="003601AF"/>
    <w:rsid w:val="00360CAB"/>
    <w:rsid w:val="00361AC9"/>
    <w:rsid w:val="0036258E"/>
    <w:rsid w:val="00362B5D"/>
    <w:rsid w:val="003631A1"/>
    <w:rsid w:val="00363352"/>
    <w:rsid w:val="00363B9D"/>
    <w:rsid w:val="00363E42"/>
    <w:rsid w:val="00364C7F"/>
    <w:rsid w:val="00365042"/>
    <w:rsid w:val="00365650"/>
    <w:rsid w:val="003664A2"/>
    <w:rsid w:val="003669D0"/>
    <w:rsid w:val="00366A70"/>
    <w:rsid w:val="00366AA3"/>
    <w:rsid w:val="00366C0E"/>
    <w:rsid w:val="00367663"/>
    <w:rsid w:val="003676BA"/>
    <w:rsid w:val="00367F54"/>
    <w:rsid w:val="00370349"/>
    <w:rsid w:val="00370522"/>
    <w:rsid w:val="00370602"/>
    <w:rsid w:val="00370DBA"/>
    <w:rsid w:val="0037153F"/>
    <w:rsid w:val="0037171B"/>
    <w:rsid w:val="00371874"/>
    <w:rsid w:val="003728F1"/>
    <w:rsid w:val="0037290B"/>
    <w:rsid w:val="00372B26"/>
    <w:rsid w:val="00372C50"/>
    <w:rsid w:val="00373206"/>
    <w:rsid w:val="00373CB4"/>
    <w:rsid w:val="003741A5"/>
    <w:rsid w:val="00374213"/>
    <w:rsid w:val="00374DDD"/>
    <w:rsid w:val="00375441"/>
    <w:rsid w:val="00376208"/>
    <w:rsid w:val="00376C85"/>
    <w:rsid w:val="00376D47"/>
    <w:rsid w:val="003776DD"/>
    <w:rsid w:val="0037789D"/>
    <w:rsid w:val="00377CB3"/>
    <w:rsid w:val="0038003E"/>
    <w:rsid w:val="00381BA7"/>
    <w:rsid w:val="00382DC6"/>
    <w:rsid w:val="00382E81"/>
    <w:rsid w:val="00383644"/>
    <w:rsid w:val="0038401E"/>
    <w:rsid w:val="003841C8"/>
    <w:rsid w:val="00384F59"/>
    <w:rsid w:val="003850BC"/>
    <w:rsid w:val="00385108"/>
    <w:rsid w:val="00385D35"/>
    <w:rsid w:val="00385E98"/>
    <w:rsid w:val="00386133"/>
    <w:rsid w:val="00386991"/>
    <w:rsid w:val="00386DBA"/>
    <w:rsid w:val="00386F0E"/>
    <w:rsid w:val="00387A59"/>
    <w:rsid w:val="00387DBD"/>
    <w:rsid w:val="00390ED9"/>
    <w:rsid w:val="003923AE"/>
    <w:rsid w:val="00392D9A"/>
    <w:rsid w:val="0039316C"/>
    <w:rsid w:val="003931E6"/>
    <w:rsid w:val="00393AC8"/>
    <w:rsid w:val="00393DCB"/>
    <w:rsid w:val="00393E5C"/>
    <w:rsid w:val="003940E0"/>
    <w:rsid w:val="00394665"/>
    <w:rsid w:val="003946EF"/>
    <w:rsid w:val="00394BB9"/>
    <w:rsid w:val="003951C4"/>
    <w:rsid w:val="00395B62"/>
    <w:rsid w:val="00395C45"/>
    <w:rsid w:val="00395F12"/>
    <w:rsid w:val="003961A0"/>
    <w:rsid w:val="003961D7"/>
    <w:rsid w:val="003962DE"/>
    <w:rsid w:val="003A02C9"/>
    <w:rsid w:val="003A0976"/>
    <w:rsid w:val="003A09C6"/>
    <w:rsid w:val="003A0A1D"/>
    <w:rsid w:val="003A0AEE"/>
    <w:rsid w:val="003A0F8E"/>
    <w:rsid w:val="003A11F4"/>
    <w:rsid w:val="003A1479"/>
    <w:rsid w:val="003A17C2"/>
    <w:rsid w:val="003A25F6"/>
    <w:rsid w:val="003A2C03"/>
    <w:rsid w:val="003A2FE8"/>
    <w:rsid w:val="003A3872"/>
    <w:rsid w:val="003A3A54"/>
    <w:rsid w:val="003A3BBA"/>
    <w:rsid w:val="003A3D42"/>
    <w:rsid w:val="003A41DA"/>
    <w:rsid w:val="003A4BBA"/>
    <w:rsid w:val="003A55A6"/>
    <w:rsid w:val="003A62DB"/>
    <w:rsid w:val="003A6379"/>
    <w:rsid w:val="003A663D"/>
    <w:rsid w:val="003B03D1"/>
    <w:rsid w:val="003B0746"/>
    <w:rsid w:val="003B095A"/>
    <w:rsid w:val="003B0C22"/>
    <w:rsid w:val="003B0C4A"/>
    <w:rsid w:val="003B19FE"/>
    <w:rsid w:val="003B1AF1"/>
    <w:rsid w:val="003B22DD"/>
    <w:rsid w:val="003B2442"/>
    <w:rsid w:val="003B32E2"/>
    <w:rsid w:val="003B37C3"/>
    <w:rsid w:val="003B386A"/>
    <w:rsid w:val="003B3A45"/>
    <w:rsid w:val="003B3F4B"/>
    <w:rsid w:val="003B4284"/>
    <w:rsid w:val="003B43A3"/>
    <w:rsid w:val="003B44C8"/>
    <w:rsid w:val="003B4DAA"/>
    <w:rsid w:val="003B4F14"/>
    <w:rsid w:val="003B533A"/>
    <w:rsid w:val="003B59D7"/>
    <w:rsid w:val="003B5C31"/>
    <w:rsid w:val="003B6881"/>
    <w:rsid w:val="003B7203"/>
    <w:rsid w:val="003B798C"/>
    <w:rsid w:val="003C013F"/>
    <w:rsid w:val="003C122C"/>
    <w:rsid w:val="003C196A"/>
    <w:rsid w:val="003C1CF3"/>
    <w:rsid w:val="003C20EB"/>
    <w:rsid w:val="003C329C"/>
    <w:rsid w:val="003C36D1"/>
    <w:rsid w:val="003C403D"/>
    <w:rsid w:val="003C4664"/>
    <w:rsid w:val="003C4E2A"/>
    <w:rsid w:val="003C5E68"/>
    <w:rsid w:val="003C6F11"/>
    <w:rsid w:val="003C7B36"/>
    <w:rsid w:val="003D05E0"/>
    <w:rsid w:val="003D0ACF"/>
    <w:rsid w:val="003D1057"/>
    <w:rsid w:val="003D1B87"/>
    <w:rsid w:val="003D2277"/>
    <w:rsid w:val="003D2373"/>
    <w:rsid w:val="003D289E"/>
    <w:rsid w:val="003D28FF"/>
    <w:rsid w:val="003D2A17"/>
    <w:rsid w:val="003D2AB1"/>
    <w:rsid w:val="003D3206"/>
    <w:rsid w:val="003D34B7"/>
    <w:rsid w:val="003D4D82"/>
    <w:rsid w:val="003D5F48"/>
    <w:rsid w:val="003D5F4D"/>
    <w:rsid w:val="003D676C"/>
    <w:rsid w:val="003D6AB6"/>
    <w:rsid w:val="003D721E"/>
    <w:rsid w:val="003D772E"/>
    <w:rsid w:val="003D7E19"/>
    <w:rsid w:val="003E0822"/>
    <w:rsid w:val="003E0B62"/>
    <w:rsid w:val="003E0C93"/>
    <w:rsid w:val="003E138F"/>
    <w:rsid w:val="003E13DB"/>
    <w:rsid w:val="003E19AE"/>
    <w:rsid w:val="003E281A"/>
    <w:rsid w:val="003E2FA5"/>
    <w:rsid w:val="003E32F9"/>
    <w:rsid w:val="003E36AD"/>
    <w:rsid w:val="003E374B"/>
    <w:rsid w:val="003E3787"/>
    <w:rsid w:val="003E3CDF"/>
    <w:rsid w:val="003E3CFB"/>
    <w:rsid w:val="003E3EF0"/>
    <w:rsid w:val="003E4A9A"/>
    <w:rsid w:val="003E4C3E"/>
    <w:rsid w:val="003E4E4B"/>
    <w:rsid w:val="003E55B7"/>
    <w:rsid w:val="003E5C89"/>
    <w:rsid w:val="003E6606"/>
    <w:rsid w:val="003E69B6"/>
    <w:rsid w:val="003E6A47"/>
    <w:rsid w:val="003E6CB3"/>
    <w:rsid w:val="003E78F0"/>
    <w:rsid w:val="003F0B12"/>
    <w:rsid w:val="003F0CB9"/>
    <w:rsid w:val="003F195D"/>
    <w:rsid w:val="003F1A69"/>
    <w:rsid w:val="003F1DCC"/>
    <w:rsid w:val="003F2820"/>
    <w:rsid w:val="003F2CE6"/>
    <w:rsid w:val="003F36E3"/>
    <w:rsid w:val="003F3876"/>
    <w:rsid w:val="003F3C29"/>
    <w:rsid w:val="003F3CAB"/>
    <w:rsid w:val="003F4138"/>
    <w:rsid w:val="003F4CDD"/>
    <w:rsid w:val="003F4EC4"/>
    <w:rsid w:val="003F569A"/>
    <w:rsid w:val="003F5727"/>
    <w:rsid w:val="003F5D9B"/>
    <w:rsid w:val="003F6585"/>
    <w:rsid w:val="003F65C3"/>
    <w:rsid w:val="003F6CBE"/>
    <w:rsid w:val="003F6F0E"/>
    <w:rsid w:val="003F7128"/>
    <w:rsid w:val="003F7174"/>
    <w:rsid w:val="003F71DB"/>
    <w:rsid w:val="003F7459"/>
    <w:rsid w:val="003F74BE"/>
    <w:rsid w:val="003F770C"/>
    <w:rsid w:val="003F7CD8"/>
    <w:rsid w:val="00400477"/>
    <w:rsid w:val="00400885"/>
    <w:rsid w:val="00400A9B"/>
    <w:rsid w:val="00400AE8"/>
    <w:rsid w:val="004011F0"/>
    <w:rsid w:val="00401222"/>
    <w:rsid w:val="00401237"/>
    <w:rsid w:val="0040260D"/>
    <w:rsid w:val="00403122"/>
    <w:rsid w:val="004034AE"/>
    <w:rsid w:val="004034B3"/>
    <w:rsid w:val="004035CB"/>
    <w:rsid w:val="004036B8"/>
    <w:rsid w:val="00403716"/>
    <w:rsid w:val="00403850"/>
    <w:rsid w:val="00404791"/>
    <w:rsid w:val="004049C9"/>
    <w:rsid w:val="00404A76"/>
    <w:rsid w:val="00404B9E"/>
    <w:rsid w:val="00404E63"/>
    <w:rsid w:val="0040529A"/>
    <w:rsid w:val="004058F1"/>
    <w:rsid w:val="00406299"/>
    <w:rsid w:val="00406FBC"/>
    <w:rsid w:val="0040742F"/>
    <w:rsid w:val="004074A3"/>
    <w:rsid w:val="0040769A"/>
    <w:rsid w:val="00407A35"/>
    <w:rsid w:val="0041059D"/>
    <w:rsid w:val="0041112E"/>
    <w:rsid w:val="00411162"/>
    <w:rsid w:val="00412939"/>
    <w:rsid w:val="00412B9D"/>
    <w:rsid w:val="00412F95"/>
    <w:rsid w:val="00413D7C"/>
    <w:rsid w:val="0041451F"/>
    <w:rsid w:val="004147E1"/>
    <w:rsid w:val="00414874"/>
    <w:rsid w:val="00414B03"/>
    <w:rsid w:val="00414BDA"/>
    <w:rsid w:val="00414C22"/>
    <w:rsid w:val="00414CC6"/>
    <w:rsid w:val="00414FC1"/>
    <w:rsid w:val="00415305"/>
    <w:rsid w:val="00415CA2"/>
    <w:rsid w:val="00415D85"/>
    <w:rsid w:val="00416015"/>
    <w:rsid w:val="004162E6"/>
    <w:rsid w:val="00417EB1"/>
    <w:rsid w:val="00417F19"/>
    <w:rsid w:val="00420E03"/>
    <w:rsid w:val="0042145B"/>
    <w:rsid w:val="00421BD1"/>
    <w:rsid w:val="00421F7B"/>
    <w:rsid w:val="0042232D"/>
    <w:rsid w:val="00422359"/>
    <w:rsid w:val="004226D2"/>
    <w:rsid w:val="004237A8"/>
    <w:rsid w:val="00423C06"/>
    <w:rsid w:val="0042401D"/>
    <w:rsid w:val="00424225"/>
    <w:rsid w:val="004245C0"/>
    <w:rsid w:val="00424BD2"/>
    <w:rsid w:val="00424D9D"/>
    <w:rsid w:val="00425A69"/>
    <w:rsid w:val="00425BA8"/>
    <w:rsid w:val="00426174"/>
    <w:rsid w:val="004265BD"/>
    <w:rsid w:val="004266AA"/>
    <w:rsid w:val="00426BDB"/>
    <w:rsid w:val="00426EE5"/>
    <w:rsid w:val="004270D9"/>
    <w:rsid w:val="00427288"/>
    <w:rsid w:val="00427826"/>
    <w:rsid w:val="00427B1B"/>
    <w:rsid w:val="00427EE9"/>
    <w:rsid w:val="00427FEE"/>
    <w:rsid w:val="00430187"/>
    <w:rsid w:val="00430284"/>
    <w:rsid w:val="00430A0A"/>
    <w:rsid w:val="00431279"/>
    <w:rsid w:val="0043155A"/>
    <w:rsid w:val="0043197A"/>
    <w:rsid w:val="00431E3B"/>
    <w:rsid w:val="00431F46"/>
    <w:rsid w:val="004322E0"/>
    <w:rsid w:val="004325D3"/>
    <w:rsid w:val="00432937"/>
    <w:rsid w:val="00432CD3"/>
    <w:rsid w:val="00432E28"/>
    <w:rsid w:val="00433EEC"/>
    <w:rsid w:val="00433FD8"/>
    <w:rsid w:val="00435232"/>
    <w:rsid w:val="00436A38"/>
    <w:rsid w:val="00436D66"/>
    <w:rsid w:val="00436FA1"/>
    <w:rsid w:val="0043768B"/>
    <w:rsid w:val="00437A54"/>
    <w:rsid w:val="00437E18"/>
    <w:rsid w:val="00440620"/>
    <w:rsid w:val="00440E80"/>
    <w:rsid w:val="004412E4"/>
    <w:rsid w:val="00441929"/>
    <w:rsid w:val="0044202A"/>
    <w:rsid w:val="004420CD"/>
    <w:rsid w:val="004420D1"/>
    <w:rsid w:val="004427FE"/>
    <w:rsid w:val="00442C03"/>
    <w:rsid w:val="00442CAC"/>
    <w:rsid w:val="00442F7C"/>
    <w:rsid w:val="004430E6"/>
    <w:rsid w:val="004437FB"/>
    <w:rsid w:val="00443ADA"/>
    <w:rsid w:val="00443EEF"/>
    <w:rsid w:val="00444E52"/>
    <w:rsid w:val="004450C9"/>
    <w:rsid w:val="004455E9"/>
    <w:rsid w:val="00445F45"/>
    <w:rsid w:val="004460C1"/>
    <w:rsid w:val="0044649A"/>
    <w:rsid w:val="00446678"/>
    <w:rsid w:val="00446BF6"/>
    <w:rsid w:val="00447190"/>
    <w:rsid w:val="00447637"/>
    <w:rsid w:val="0044788B"/>
    <w:rsid w:val="00447D51"/>
    <w:rsid w:val="00450B33"/>
    <w:rsid w:val="00450CBE"/>
    <w:rsid w:val="00450E92"/>
    <w:rsid w:val="004512BC"/>
    <w:rsid w:val="004515F3"/>
    <w:rsid w:val="0045268E"/>
    <w:rsid w:val="00452A15"/>
    <w:rsid w:val="00452C21"/>
    <w:rsid w:val="00453054"/>
    <w:rsid w:val="00453529"/>
    <w:rsid w:val="004536EB"/>
    <w:rsid w:val="00453D68"/>
    <w:rsid w:val="004547A3"/>
    <w:rsid w:val="00454DCC"/>
    <w:rsid w:val="0045570C"/>
    <w:rsid w:val="00455DDC"/>
    <w:rsid w:val="004573F9"/>
    <w:rsid w:val="00457C40"/>
    <w:rsid w:val="00457F97"/>
    <w:rsid w:val="004602EC"/>
    <w:rsid w:val="00460855"/>
    <w:rsid w:val="00460991"/>
    <w:rsid w:val="00460FE2"/>
    <w:rsid w:val="004610AD"/>
    <w:rsid w:val="00461809"/>
    <w:rsid w:val="00461868"/>
    <w:rsid w:val="00461F0B"/>
    <w:rsid w:val="004621A3"/>
    <w:rsid w:val="00462CFB"/>
    <w:rsid w:val="00462FA8"/>
    <w:rsid w:val="004635E6"/>
    <w:rsid w:val="00463800"/>
    <w:rsid w:val="0046388C"/>
    <w:rsid w:val="00463CF5"/>
    <w:rsid w:val="00464234"/>
    <w:rsid w:val="004646CE"/>
    <w:rsid w:val="00465003"/>
    <w:rsid w:val="004652F2"/>
    <w:rsid w:val="0046568E"/>
    <w:rsid w:val="00465C7E"/>
    <w:rsid w:val="0046641B"/>
    <w:rsid w:val="004665B3"/>
    <w:rsid w:val="00466A36"/>
    <w:rsid w:val="00466B51"/>
    <w:rsid w:val="00466BF5"/>
    <w:rsid w:val="00466DE1"/>
    <w:rsid w:val="00467017"/>
    <w:rsid w:val="004670D8"/>
    <w:rsid w:val="00467545"/>
    <w:rsid w:val="00467A06"/>
    <w:rsid w:val="00467F0F"/>
    <w:rsid w:val="00470251"/>
    <w:rsid w:val="00470364"/>
    <w:rsid w:val="004705E8"/>
    <w:rsid w:val="00471009"/>
    <w:rsid w:val="004712AD"/>
    <w:rsid w:val="0047136B"/>
    <w:rsid w:val="00471D1C"/>
    <w:rsid w:val="00472449"/>
    <w:rsid w:val="00472553"/>
    <w:rsid w:val="0047278A"/>
    <w:rsid w:val="00472E63"/>
    <w:rsid w:val="004735CF"/>
    <w:rsid w:val="00473732"/>
    <w:rsid w:val="004738BA"/>
    <w:rsid w:val="00473AE4"/>
    <w:rsid w:val="00473BF4"/>
    <w:rsid w:val="00473D22"/>
    <w:rsid w:val="004746EA"/>
    <w:rsid w:val="0047495C"/>
    <w:rsid w:val="004749BB"/>
    <w:rsid w:val="00474ADF"/>
    <w:rsid w:val="00474C84"/>
    <w:rsid w:val="00474DE4"/>
    <w:rsid w:val="004753AC"/>
    <w:rsid w:val="0047540C"/>
    <w:rsid w:val="00475549"/>
    <w:rsid w:val="00475AFE"/>
    <w:rsid w:val="00476734"/>
    <w:rsid w:val="00476972"/>
    <w:rsid w:val="00476AFD"/>
    <w:rsid w:val="00476E8B"/>
    <w:rsid w:val="00477040"/>
    <w:rsid w:val="00477073"/>
    <w:rsid w:val="004776F1"/>
    <w:rsid w:val="00477830"/>
    <w:rsid w:val="00477D75"/>
    <w:rsid w:val="00477DC7"/>
    <w:rsid w:val="0048012D"/>
    <w:rsid w:val="00480526"/>
    <w:rsid w:val="00480792"/>
    <w:rsid w:val="00480ABB"/>
    <w:rsid w:val="00480C8F"/>
    <w:rsid w:val="00480F08"/>
    <w:rsid w:val="0048185D"/>
    <w:rsid w:val="00482495"/>
    <w:rsid w:val="004826B6"/>
    <w:rsid w:val="004826CD"/>
    <w:rsid w:val="00482777"/>
    <w:rsid w:val="00482BF2"/>
    <w:rsid w:val="0048524D"/>
    <w:rsid w:val="0048575B"/>
    <w:rsid w:val="00485D40"/>
    <w:rsid w:val="00485F03"/>
    <w:rsid w:val="00486D10"/>
    <w:rsid w:val="00487361"/>
    <w:rsid w:val="00487980"/>
    <w:rsid w:val="00487C29"/>
    <w:rsid w:val="00487D2A"/>
    <w:rsid w:val="004904EB"/>
    <w:rsid w:val="00491174"/>
    <w:rsid w:val="0049126B"/>
    <w:rsid w:val="00491A39"/>
    <w:rsid w:val="004920F6"/>
    <w:rsid w:val="0049221B"/>
    <w:rsid w:val="004924D3"/>
    <w:rsid w:val="00492944"/>
    <w:rsid w:val="00492ABD"/>
    <w:rsid w:val="00493086"/>
    <w:rsid w:val="004932F0"/>
    <w:rsid w:val="004936E2"/>
    <w:rsid w:val="004942BE"/>
    <w:rsid w:val="00494699"/>
    <w:rsid w:val="00494725"/>
    <w:rsid w:val="00495A35"/>
    <w:rsid w:val="004962DF"/>
    <w:rsid w:val="0049644A"/>
    <w:rsid w:val="00496503"/>
    <w:rsid w:val="004965EA"/>
    <w:rsid w:val="004968F9"/>
    <w:rsid w:val="004970CD"/>
    <w:rsid w:val="00497608"/>
    <w:rsid w:val="004976B5"/>
    <w:rsid w:val="00497DDA"/>
    <w:rsid w:val="004A10A9"/>
    <w:rsid w:val="004A110C"/>
    <w:rsid w:val="004A1EFA"/>
    <w:rsid w:val="004A2018"/>
    <w:rsid w:val="004A2070"/>
    <w:rsid w:val="004A2073"/>
    <w:rsid w:val="004A248E"/>
    <w:rsid w:val="004A261C"/>
    <w:rsid w:val="004A27B7"/>
    <w:rsid w:val="004A2A12"/>
    <w:rsid w:val="004A2C84"/>
    <w:rsid w:val="004A30FF"/>
    <w:rsid w:val="004A3EFC"/>
    <w:rsid w:val="004A4530"/>
    <w:rsid w:val="004A47DE"/>
    <w:rsid w:val="004A5AF7"/>
    <w:rsid w:val="004A691C"/>
    <w:rsid w:val="004A6AB0"/>
    <w:rsid w:val="004A6ACB"/>
    <w:rsid w:val="004A6B23"/>
    <w:rsid w:val="004A72B5"/>
    <w:rsid w:val="004A76F6"/>
    <w:rsid w:val="004A7EEB"/>
    <w:rsid w:val="004A7F0B"/>
    <w:rsid w:val="004A7F62"/>
    <w:rsid w:val="004A7F9F"/>
    <w:rsid w:val="004B02F5"/>
    <w:rsid w:val="004B0703"/>
    <w:rsid w:val="004B0F2C"/>
    <w:rsid w:val="004B1777"/>
    <w:rsid w:val="004B2496"/>
    <w:rsid w:val="004B3943"/>
    <w:rsid w:val="004B3BE8"/>
    <w:rsid w:val="004B4CD9"/>
    <w:rsid w:val="004B4E50"/>
    <w:rsid w:val="004B5624"/>
    <w:rsid w:val="004B5714"/>
    <w:rsid w:val="004B575B"/>
    <w:rsid w:val="004B57B2"/>
    <w:rsid w:val="004B6077"/>
    <w:rsid w:val="004B6175"/>
    <w:rsid w:val="004B6AFD"/>
    <w:rsid w:val="004B6FAF"/>
    <w:rsid w:val="004B73EA"/>
    <w:rsid w:val="004B74AF"/>
    <w:rsid w:val="004B77C1"/>
    <w:rsid w:val="004B7C25"/>
    <w:rsid w:val="004B7DA7"/>
    <w:rsid w:val="004C0078"/>
    <w:rsid w:val="004C015D"/>
    <w:rsid w:val="004C06A7"/>
    <w:rsid w:val="004C0D24"/>
    <w:rsid w:val="004C12FA"/>
    <w:rsid w:val="004C21D7"/>
    <w:rsid w:val="004C231F"/>
    <w:rsid w:val="004C2382"/>
    <w:rsid w:val="004C2C46"/>
    <w:rsid w:val="004C354B"/>
    <w:rsid w:val="004C3968"/>
    <w:rsid w:val="004C3983"/>
    <w:rsid w:val="004C4216"/>
    <w:rsid w:val="004C531E"/>
    <w:rsid w:val="004C5414"/>
    <w:rsid w:val="004C5E5C"/>
    <w:rsid w:val="004C5F18"/>
    <w:rsid w:val="004C64FC"/>
    <w:rsid w:val="004C6623"/>
    <w:rsid w:val="004C6A25"/>
    <w:rsid w:val="004C6B85"/>
    <w:rsid w:val="004C6D0B"/>
    <w:rsid w:val="004C6D97"/>
    <w:rsid w:val="004C6FBD"/>
    <w:rsid w:val="004C7A1A"/>
    <w:rsid w:val="004C7B61"/>
    <w:rsid w:val="004D0672"/>
    <w:rsid w:val="004D0D8A"/>
    <w:rsid w:val="004D0FA8"/>
    <w:rsid w:val="004D1FFE"/>
    <w:rsid w:val="004D273C"/>
    <w:rsid w:val="004D2F08"/>
    <w:rsid w:val="004D2FBD"/>
    <w:rsid w:val="004D37CC"/>
    <w:rsid w:val="004D3A61"/>
    <w:rsid w:val="004D4573"/>
    <w:rsid w:val="004D49BB"/>
    <w:rsid w:val="004D49D9"/>
    <w:rsid w:val="004D4CD9"/>
    <w:rsid w:val="004D5141"/>
    <w:rsid w:val="004D56B8"/>
    <w:rsid w:val="004D5EFC"/>
    <w:rsid w:val="004D5F42"/>
    <w:rsid w:val="004D6000"/>
    <w:rsid w:val="004D60B2"/>
    <w:rsid w:val="004D6B0A"/>
    <w:rsid w:val="004D71ED"/>
    <w:rsid w:val="004D737B"/>
    <w:rsid w:val="004D7570"/>
    <w:rsid w:val="004D763A"/>
    <w:rsid w:val="004D76E1"/>
    <w:rsid w:val="004D7703"/>
    <w:rsid w:val="004D793D"/>
    <w:rsid w:val="004E04A8"/>
    <w:rsid w:val="004E04DE"/>
    <w:rsid w:val="004E1500"/>
    <w:rsid w:val="004E270B"/>
    <w:rsid w:val="004E2740"/>
    <w:rsid w:val="004E2B4C"/>
    <w:rsid w:val="004E2F92"/>
    <w:rsid w:val="004E30C3"/>
    <w:rsid w:val="004E3810"/>
    <w:rsid w:val="004E3D9A"/>
    <w:rsid w:val="004E40F2"/>
    <w:rsid w:val="004E4CC9"/>
    <w:rsid w:val="004E4E41"/>
    <w:rsid w:val="004E5382"/>
    <w:rsid w:val="004E5469"/>
    <w:rsid w:val="004E5A20"/>
    <w:rsid w:val="004E614C"/>
    <w:rsid w:val="004E6524"/>
    <w:rsid w:val="004E67DC"/>
    <w:rsid w:val="004E6B82"/>
    <w:rsid w:val="004E6F6E"/>
    <w:rsid w:val="004E716E"/>
    <w:rsid w:val="004E7252"/>
    <w:rsid w:val="004E7C63"/>
    <w:rsid w:val="004E7C9E"/>
    <w:rsid w:val="004E7CBA"/>
    <w:rsid w:val="004E7FCE"/>
    <w:rsid w:val="004F08E2"/>
    <w:rsid w:val="004F1978"/>
    <w:rsid w:val="004F2747"/>
    <w:rsid w:val="004F277F"/>
    <w:rsid w:val="004F2845"/>
    <w:rsid w:val="004F2E53"/>
    <w:rsid w:val="004F33E8"/>
    <w:rsid w:val="004F3454"/>
    <w:rsid w:val="004F38EB"/>
    <w:rsid w:val="004F3BE5"/>
    <w:rsid w:val="004F45A4"/>
    <w:rsid w:val="004F45D7"/>
    <w:rsid w:val="004F4B63"/>
    <w:rsid w:val="004F5212"/>
    <w:rsid w:val="004F558F"/>
    <w:rsid w:val="004F5731"/>
    <w:rsid w:val="004F787D"/>
    <w:rsid w:val="004F79F3"/>
    <w:rsid w:val="004F7C81"/>
    <w:rsid w:val="004F7E9C"/>
    <w:rsid w:val="00500807"/>
    <w:rsid w:val="00501433"/>
    <w:rsid w:val="00501A9C"/>
    <w:rsid w:val="0050223E"/>
    <w:rsid w:val="005026E8"/>
    <w:rsid w:val="00502884"/>
    <w:rsid w:val="00502D22"/>
    <w:rsid w:val="00503632"/>
    <w:rsid w:val="005044C2"/>
    <w:rsid w:val="00504866"/>
    <w:rsid w:val="005057F5"/>
    <w:rsid w:val="00505817"/>
    <w:rsid w:val="00506043"/>
    <w:rsid w:val="00506B6B"/>
    <w:rsid w:val="0050753C"/>
    <w:rsid w:val="00507B5A"/>
    <w:rsid w:val="00507D38"/>
    <w:rsid w:val="00507D62"/>
    <w:rsid w:val="005101F6"/>
    <w:rsid w:val="005109D7"/>
    <w:rsid w:val="00510ADD"/>
    <w:rsid w:val="00510C07"/>
    <w:rsid w:val="00510DF4"/>
    <w:rsid w:val="00510EC7"/>
    <w:rsid w:val="0051103E"/>
    <w:rsid w:val="00511131"/>
    <w:rsid w:val="00511581"/>
    <w:rsid w:val="00511599"/>
    <w:rsid w:val="0051165A"/>
    <w:rsid w:val="00511ADA"/>
    <w:rsid w:val="0051231C"/>
    <w:rsid w:val="00513570"/>
    <w:rsid w:val="005139AA"/>
    <w:rsid w:val="00514490"/>
    <w:rsid w:val="005148CD"/>
    <w:rsid w:val="0051507D"/>
    <w:rsid w:val="005159ED"/>
    <w:rsid w:val="00515E93"/>
    <w:rsid w:val="00515ED6"/>
    <w:rsid w:val="00515FE6"/>
    <w:rsid w:val="00516F9A"/>
    <w:rsid w:val="00520152"/>
    <w:rsid w:val="0052170D"/>
    <w:rsid w:val="00522155"/>
    <w:rsid w:val="0052277A"/>
    <w:rsid w:val="00522B63"/>
    <w:rsid w:val="00522F86"/>
    <w:rsid w:val="005230B3"/>
    <w:rsid w:val="005234A6"/>
    <w:rsid w:val="00523A04"/>
    <w:rsid w:val="00523D25"/>
    <w:rsid w:val="005242E6"/>
    <w:rsid w:val="00524446"/>
    <w:rsid w:val="0052445E"/>
    <w:rsid w:val="005246F9"/>
    <w:rsid w:val="00524F5E"/>
    <w:rsid w:val="00526057"/>
    <w:rsid w:val="0052633F"/>
    <w:rsid w:val="005268FE"/>
    <w:rsid w:val="005269DD"/>
    <w:rsid w:val="00526E6F"/>
    <w:rsid w:val="00526E83"/>
    <w:rsid w:val="005272F3"/>
    <w:rsid w:val="0052737E"/>
    <w:rsid w:val="005277EC"/>
    <w:rsid w:val="00530190"/>
    <w:rsid w:val="00530D3A"/>
    <w:rsid w:val="00531456"/>
    <w:rsid w:val="005315AA"/>
    <w:rsid w:val="0053201A"/>
    <w:rsid w:val="0053243A"/>
    <w:rsid w:val="005326D0"/>
    <w:rsid w:val="0053410B"/>
    <w:rsid w:val="00534359"/>
    <w:rsid w:val="00534E48"/>
    <w:rsid w:val="00534E8E"/>
    <w:rsid w:val="005352B2"/>
    <w:rsid w:val="005352FC"/>
    <w:rsid w:val="0053598A"/>
    <w:rsid w:val="00535B83"/>
    <w:rsid w:val="00535EFF"/>
    <w:rsid w:val="0053652A"/>
    <w:rsid w:val="00536652"/>
    <w:rsid w:val="00536756"/>
    <w:rsid w:val="00536A19"/>
    <w:rsid w:val="00536DA1"/>
    <w:rsid w:val="00537027"/>
    <w:rsid w:val="005372B2"/>
    <w:rsid w:val="0053771B"/>
    <w:rsid w:val="005377BC"/>
    <w:rsid w:val="00537EF3"/>
    <w:rsid w:val="00537F6C"/>
    <w:rsid w:val="005402A7"/>
    <w:rsid w:val="00540736"/>
    <w:rsid w:val="00540A72"/>
    <w:rsid w:val="0054132C"/>
    <w:rsid w:val="00541A8E"/>
    <w:rsid w:val="0054206C"/>
    <w:rsid w:val="00542494"/>
    <w:rsid w:val="00542526"/>
    <w:rsid w:val="005436D1"/>
    <w:rsid w:val="00544681"/>
    <w:rsid w:val="00544865"/>
    <w:rsid w:val="005449C3"/>
    <w:rsid w:val="00544F07"/>
    <w:rsid w:val="00544FB9"/>
    <w:rsid w:val="005450CC"/>
    <w:rsid w:val="005450E3"/>
    <w:rsid w:val="005452C3"/>
    <w:rsid w:val="0054543B"/>
    <w:rsid w:val="0054545A"/>
    <w:rsid w:val="00545607"/>
    <w:rsid w:val="0054590F"/>
    <w:rsid w:val="005459BE"/>
    <w:rsid w:val="00545AB1"/>
    <w:rsid w:val="00545C10"/>
    <w:rsid w:val="005460F6"/>
    <w:rsid w:val="00546717"/>
    <w:rsid w:val="0054721E"/>
    <w:rsid w:val="00547740"/>
    <w:rsid w:val="005477CF"/>
    <w:rsid w:val="00547B59"/>
    <w:rsid w:val="00547C5A"/>
    <w:rsid w:val="005507D4"/>
    <w:rsid w:val="005513D6"/>
    <w:rsid w:val="00551B04"/>
    <w:rsid w:val="005520A8"/>
    <w:rsid w:val="0055241A"/>
    <w:rsid w:val="0055283A"/>
    <w:rsid w:val="00552BE2"/>
    <w:rsid w:val="0055336E"/>
    <w:rsid w:val="00554544"/>
    <w:rsid w:val="00554BE8"/>
    <w:rsid w:val="00554F0D"/>
    <w:rsid w:val="00555592"/>
    <w:rsid w:val="00555712"/>
    <w:rsid w:val="005559F1"/>
    <w:rsid w:val="00555BE8"/>
    <w:rsid w:val="00555D73"/>
    <w:rsid w:val="00555E35"/>
    <w:rsid w:val="005563BF"/>
    <w:rsid w:val="00556509"/>
    <w:rsid w:val="00556B8B"/>
    <w:rsid w:val="00557148"/>
    <w:rsid w:val="00560A77"/>
    <w:rsid w:val="0056120E"/>
    <w:rsid w:val="00562C94"/>
    <w:rsid w:val="00562D7B"/>
    <w:rsid w:val="00563380"/>
    <w:rsid w:val="005635CE"/>
    <w:rsid w:val="00563681"/>
    <w:rsid w:val="005647CE"/>
    <w:rsid w:val="0056552A"/>
    <w:rsid w:val="00565CDF"/>
    <w:rsid w:val="005660F9"/>
    <w:rsid w:val="005667F9"/>
    <w:rsid w:val="00566802"/>
    <w:rsid w:val="00566C98"/>
    <w:rsid w:val="0056731B"/>
    <w:rsid w:val="00567D13"/>
    <w:rsid w:val="00570695"/>
    <w:rsid w:val="00571874"/>
    <w:rsid w:val="00571C2C"/>
    <w:rsid w:val="00571C2F"/>
    <w:rsid w:val="00571F8E"/>
    <w:rsid w:val="005720E5"/>
    <w:rsid w:val="005720F6"/>
    <w:rsid w:val="00572116"/>
    <w:rsid w:val="00572136"/>
    <w:rsid w:val="005721F3"/>
    <w:rsid w:val="005722F8"/>
    <w:rsid w:val="005728E5"/>
    <w:rsid w:val="00572E96"/>
    <w:rsid w:val="00573954"/>
    <w:rsid w:val="00573B5E"/>
    <w:rsid w:val="00574465"/>
    <w:rsid w:val="00574B9E"/>
    <w:rsid w:val="00574D15"/>
    <w:rsid w:val="00574D1A"/>
    <w:rsid w:val="00574E93"/>
    <w:rsid w:val="0057509A"/>
    <w:rsid w:val="005754AA"/>
    <w:rsid w:val="00575A5E"/>
    <w:rsid w:val="00575A73"/>
    <w:rsid w:val="00576258"/>
    <w:rsid w:val="0057670F"/>
    <w:rsid w:val="00577078"/>
    <w:rsid w:val="005770E0"/>
    <w:rsid w:val="0057755B"/>
    <w:rsid w:val="00577780"/>
    <w:rsid w:val="0058051E"/>
    <w:rsid w:val="00580842"/>
    <w:rsid w:val="00580E35"/>
    <w:rsid w:val="00580F40"/>
    <w:rsid w:val="00581E55"/>
    <w:rsid w:val="00581E74"/>
    <w:rsid w:val="005826BE"/>
    <w:rsid w:val="005826C3"/>
    <w:rsid w:val="00582824"/>
    <w:rsid w:val="00582948"/>
    <w:rsid w:val="00582C3B"/>
    <w:rsid w:val="00583310"/>
    <w:rsid w:val="005833C7"/>
    <w:rsid w:val="005836AF"/>
    <w:rsid w:val="005838AA"/>
    <w:rsid w:val="00583AFA"/>
    <w:rsid w:val="0058438C"/>
    <w:rsid w:val="00584608"/>
    <w:rsid w:val="00584653"/>
    <w:rsid w:val="005857F6"/>
    <w:rsid w:val="00585E52"/>
    <w:rsid w:val="00586049"/>
    <w:rsid w:val="00586B28"/>
    <w:rsid w:val="00586F18"/>
    <w:rsid w:val="005876D7"/>
    <w:rsid w:val="005877AF"/>
    <w:rsid w:val="005902AD"/>
    <w:rsid w:val="00591965"/>
    <w:rsid w:val="00591DA2"/>
    <w:rsid w:val="00591F2C"/>
    <w:rsid w:val="00592367"/>
    <w:rsid w:val="00592861"/>
    <w:rsid w:val="00592E31"/>
    <w:rsid w:val="00593942"/>
    <w:rsid w:val="00593E92"/>
    <w:rsid w:val="00594244"/>
    <w:rsid w:val="0059501F"/>
    <w:rsid w:val="005953E5"/>
    <w:rsid w:val="00595EB4"/>
    <w:rsid w:val="0059619C"/>
    <w:rsid w:val="0059677E"/>
    <w:rsid w:val="00596A58"/>
    <w:rsid w:val="00596EC4"/>
    <w:rsid w:val="00596F23"/>
    <w:rsid w:val="00597327"/>
    <w:rsid w:val="00597453"/>
    <w:rsid w:val="005978C3"/>
    <w:rsid w:val="005A1292"/>
    <w:rsid w:val="005A17FD"/>
    <w:rsid w:val="005A197F"/>
    <w:rsid w:val="005A2327"/>
    <w:rsid w:val="005A3A5B"/>
    <w:rsid w:val="005A3CA8"/>
    <w:rsid w:val="005A42E3"/>
    <w:rsid w:val="005A574C"/>
    <w:rsid w:val="005A62CF"/>
    <w:rsid w:val="005A738C"/>
    <w:rsid w:val="005A760D"/>
    <w:rsid w:val="005A7660"/>
    <w:rsid w:val="005A7767"/>
    <w:rsid w:val="005A7857"/>
    <w:rsid w:val="005A7C71"/>
    <w:rsid w:val="005B06C7"/>
    <w:rsid w:val="005B073B"/>
    <w:rsid w:val="005B10A1"/>
    <w:rsid w:val="005B13E2"/>
    <w:rsid w:val="005B3114"/>
    <w:rsid w:val="005B3AF3"/>
    <w:rsid w:val="005B402E"/>
    <w:rsid w:val="005B4614"/>
    <w:rsid w:val="005B5050"/>
    <w:rsid w:val="005B5092"/>
    <w:rsid w:val="005B6D28"/>
    <w:rsid w:val="005B7285"/>
    <w:rsid w:val="005B7477"/>
    <w:rsid w:val="005C0591"/>
    <w:rsid w:val="005C0B96"/>
    <w:rsid w:val="005C1013"/>
    <w:rsid w:val="005C133A"/>
    <w:rsid w:val="005C1774"/>
    <w:rsid w:val="005C3825"/>
    <w:rsid w:val="005C3992"/>
    <w:rsid w:val="005C3C80"/>
    <w:rsid w:val="005C4D11"/>
    <w:rsid w:val="005C560B"/>
    <w:rsid w:val="005C5956"/>
    <w:rsid w:val="005C646E"/>
    <w:rsid w:val="005C65AC"/>
    <w:rsid w:val="005C66C8"/>
    <w:rsid w:val="005C6BC9"/>
    <w:rsid w:val="005C6C84"/>
    <w:rsid w:val="005C6E3E"/>
    <w:rsid w:val="005C7901"/>
    <w:rsid w:val="005C7C11"/>
    <w:rsid w:val="005D0275"/>
    <w:rsid w:val="005D033E"/>
    <w:rsid w:val="005D043D"/>
    <w:rsid w:val="005D1DA1"/>
    <w:rsid w:val="005D24D9"/>
    <w:rsid w:val="005D27F4"/>
    <w:rsid w:val="005D2EA7"/>
    <w:rsid w:val="005D2F68"/>
    <w:rsid w:val="005D3DB1"/>
    <w:rsid w:val="005D47D3"/>
    <w:rsid w:val="005D491D"/>
    <w:rsid w:val="005D4A06"/>
    <w:rsid w:val="005D4B9F"/>
    <w:rsid w:val="005D5789"/>
    <w:rsid w:val="005D5ADC"/>
    <w:rsid w:val="005D5BAF"/>
    <w:rsid w:val="005D6E10"/>
    <w:rsid w:val="005D6F4E"/>
    <w:rsid w:val="005D75E7"/>
    <w:rsid w:val="005D7BD5"/>
    <w:rsid w:val="005E01E0"/>
    <w:rsid w:val="005E109C"/>
    <w:rsid w:val="005E152D"/>
    <w:rsid w:val="005E1E64"/>
    <w:rsid w:val="005E23D6"/>
    <w:rsid w:val="005E292F"/>
    <w:rsid w:val="005E2B23"/>
    <w:rsid w:val="005E2E8E"/>
    <w:rsid w:val="005E3261"/>
    <w:rsid w:val="005E3CE1"/>
    <w:rsid w:val="005E40CF"/>
    <w:rsid w:val="005E42AA"/>
    <w:rsid w:val="005E4311"/>
    <w:rsid w:val="005E4325"/>
    <w:rsid w:val="005E4848"/>
    <w:rsid w:val="005E4E12"/>
    <w:rsid w:val="005E4FFA"/>
    <w:rsid w:val="005E506B"/>
    <w:rsid w:val="005E56DB"/>
    <w:rsid w:val="005E5721"/>
    <w:rsid w:val="005E637D"/>
    <w:rsid w:val="005E6BD6"/>
    <w:rsid w:val="005E7035"/>
    <w:rsid w:val="005E7332"/>
    <w:rsid w:val="005E782E"/>
    <w:rsid w:val="005E7A27"/>
    <w:rsid w:val="005F0294"/>
    <w:rsid w:val="005F0988"/>
    <w:rsid w:val="005F0C4F"/>
    <w:rsid w:val="005F19CD"/>
    <w:rsid w:val="005F1A70"/>
    <w:rsid w:val="005F2362"/>
    <w:rsid w:val="005F2504"/>
    <w:rsid w:val="005F2934"/>
    <w:rsid w:val="005F3A42"/>
    <w:rsid w:val="005F3B1A"/>
    <w:rsid w:val="005F404E"/>
    <w:rsid w:val="005F424F"/>
    <w:rsid w:val="005F46DE"/>
    <w:rsid w:val="005F4BBB"/>
    <w:rsid w:val="005F5076"/>
    <w:rsid w:val="005F514F"/>
    <w:rsid w:val="005F5626"/>
    <w:rsid w:val="005F66E7"/>
    <w:rsid w:val="005F68C6"/>
    <w:rsid w:val="005F6AB7"/>
    <w:rsid w:val="005F6BCA"/>
    <w:rsid w:val="005F7968"/>
    <w:rsid w:val="00600146"/>
    <w:rsid w:val="00600180"/>
    <w:rsid w:val="006008B1"/>
    <w:rsid w:val="00600A53"/>
    <w:rsid w:val="00600B99"/>
    <w:rsid w:val="00600C68"/>
    <w:rsid w:val="00601955"/>
    <w:rsid w:val="00602599"/>
    <w:rsid w:val="0060278F"/>
    <w:rsid w:val="006027FA"/>
    <w:rsid w:val="00602A43"/>
    <w:rsid w:val="00602D53"/>
    <w:rsid w:val="0060353B"/>
    <w:rsid w:val="006038C2"/>
    <w:rsid w:val="00603940"/>
    <w:rsid w:val="00603EF2"/>
    <w:rsid w:val="00604867"/>
    <w:rsid w:val="006052C7"/>
    <w:rsid w:val="0060563C"/>
    <w:rsid w:val="00605932"/>
    <w:rsid w:val="00606C9C"/>
    <w:rsid w:val="00606D6E"/>
    <w:rsid w:val="006070C1"/>
    <w:rsid w:val="006073AF"/>
    <w:rsid w:val="006107EE"/>
    <w:rsid w:val="00611222"/>
    <w:rsid w:val="00611A75"/>
    <w:rsid w:val="00611ABE"/>
    <w:rsid w:val="00611D19"/>
    <w:rsid w:val="00611F36"/>
    <w:rsid w:val="006124D2"/>
    <w:rsid w:val="00613345"/>
    <w:rsid w:val="006135B4"/>
    <w:rsid w:val="00613956"/>
    <w:rsid w:val="00613EF6"/>
    <w:rsid w:val="00614044"/>
    <w:rsid w:val="00614B3B"/>
    <w:rsid w:val="00614E88"/>
    <w:rsid w:val="00615149"/>
    <w:rsid w:val="006152C5"/>
    <w:rsid w:val="006156F2"/>
    <w:rsid w:val="00615AF5"/>
    <w:rsid w:val="00615DFC"/>
    <w:rsid w:val="00616027"/>
    <w:rsid w:val="006161AB"/>
    <w:rsid w:val="006164B6"/>
    <w:rsid w:val="00616ACB"/>
    <w:rsid w:val="00616C01"/>
    <w:rsid w:val="00617650"/>
    <w:rsid w:val="0061790A"/>
    <w:rsid w:val="00620174"/>
    <w:rsid w:val="0062063D"/>
    <w:rsid w:val="00620640"/>
    <w:rsid w:val="006207D4"/>
    <w:rsid w:val="00620881"/>
    <w:rsid w:val="00620CCC"/>
    <w:rsid w:val="00620E2C"/>
    <w:rsid w:val="00621BF7"/>
    <w:rsid w:val="0062282B"/>
    <w:rsid w:val="00622A04"/>
    <w:rsid w:val="00622B81"/>
    <w:rsid w:val="00622CB5"/>
    <w:rsid w:val="006232F4"/>
    <w:rsid w:val="0062345C"/>
    <w:rsid w:val="006237CD"/>
    <w:rsid w:val="00623D95"/>
    <w:rsid w:val="00623E84"/>
    <w:rsid w:val="006248FB"/>
    <w:rsid w:val="00624916"/>
    <w:rsid w:val="00624D0E"/>
    <w:rsid w:val="006256B5"/>
    <w:rsid w:val="0062579A"/>
    <w:rsid w:val="00626A14"/>
    <w:rsid w:val="00626ED5"/>
    <w:rsid w:val="006276D8"/>
    <w:rsid w:val="00627BC5"/>
    <w:rsid w:val="00630394"/>
    <w:rsid w:val="00631BB3"/>
    <w:rsid w:val="00632A74"/>
    <w:rsid w:val="00632AED"/>
    <w:rsid w:val="00632E05"/>
    <w:rsid w:val="00632E68"/>
    <w:rsid w:val="00632EE9"/>
    <w:rsid w:val="006337E7"/>
    <w:rsid w:val="00633BFB"/>
    <w:rsid w:val="00633C65"/>
    <w:rsid w:val="00634049"/>
    <w:rsid w:val="00634838"/>
    <w:rsid w:val="00634B3F"/>
    <w:rsid w:val="00634B4C"/>
    <w:rsid w:val="00635193"/>
    <w:rsid w:val="0063519A"/>
    <w:rsid w:val="006352E8"/>
    <w:rsid w:val="0063531E"/>
    <w:rsid w:val="00635823"/>
    <w:rsid w:val="00635B0E"/>
    <w:rsid w:val="00635C8B"/>
    <w:rsid w:val="00636373"/>
    <w:rsid w:val="00636401"/>
    <w:rsid w:val="006364B6"/>
    <w:rsid w:val="006369F1"/>
    <w:rsid w:val="00636D9C"/>
    <w:rsid w:val="00637439"/>
    <w:rsid w:val="00637895"/>
    <w:rsid w:val="00637946"/>
    <w:rsid w:val="00637C86"/>
    <w:rsid w:val="00637CC1"/>
    <w:rsid w:val="006405FD"/>
    <w:rsid w:val="00640C4C"/>
    <w:rsid w:val="00640D26"/>
    <w:rsid w:val="00640F83"/>
    <w:rsid w:val="00641040"/>
    <w:rsid w:val="00641296"/>
    <w:rsid w:val="00641378"/>
    <w:rsid w:val="006418FE"/>
    <w:rsid w:val="00641EF3"/>
    <w:rsid w:val="0064293A"/>
    <w:rsid w:val="00642A61"/>
    <w:rsid w:val="00642DE4"/>
    <w:rsid w:val="0064303B"/>
    <w:rsid w:val="00644656"/>
    <w:rsid w:val="00644CED"/>
    <w:rsid w:val="00644DF0"/>
    <w:rsid w:val="00644F46"/>
    <w:rsid w:val="006450D0"/>
    <w:rsid w:val="006451C7"/>
    <w:rsid w:val="00645BB4"/>
    <w:rsid w:val="00646110"/>
    <w:rsid w:val="006461C6"/>
    <w:rsid w:val="00646342"/>
    <w:rsid w:val="006469A7"/>
    <w:rsid w:val="00646D8A"/>
    <w:rsid w:val="006473DB"/>
    <w:rsid w:val="006477CB"/>
    <w:rsid w:val="00651132"/>
    <w:rsid w:val="00651672"/>
    <w:rsid w:val="00651ECB"/>
    <w:rsid w:val="0065202A"/>
    <w:rsid w:val="00652790"/>
    <w:rsid w:val="00653B57"/>
    <w:rsid w:val="00653E1B"/>
    <w:rsid w:val="00653FD2"/>
    <w:rsid w:val="0065405E"/>
    <w:rsid w:val="006544F2"/>
    <w:rsid w:val="006548CC"/>
    <w:rsid w:val="00655B9B"/>
    <w:rsid w:val="00655E58"/>
    <w:rsid w:val="006560A6"/>
    <w:rsid w:val="00656549"/>
    <w:rsid w:val="00656E83"/>
    <w:rsid w:val="0065757B"/>
    <w:rsid w:val="00657FAB"/>
    <w:rsid w:val="00660000"/>
    <w:rsid w:val="0066079C"/>
    <w:rsid w:val="00660F2E"/>
    <w:rsid w:val="00662455"/>
    <w:rsid w:val="00662606"/>
    <w:rsid w:val="00662827"/>
    <w:rsid w:val="006628DC"/>
    <w:rsid w:val="00662C4A"/>
    <w:rsid w:val="006637C4"/>
    <w:rsid w:val="00663B77"/>
    <w:rsid w:val="0066402C"/>
    <w:rsid w:val="006644D7"/>
    <w:rsid w:val="00664546"/>
    <w:rsid w:val="006655F9"/>
    <w:rsid w:val="00665836"/>
    <w:rsid w:val="00665D81"/>
    <w:rsid w:val="00666277"/>
    <w:rsid w:val="006666C1"/>
    <w:rsid w:val="00666D61"/>
    <w:rsid w:val="00667251"/>
    <w:rsid w:val="006675B5"/>
    <w:rsid w:val="006677DF"/>
    <w:rsid w:val="006677E7"/>
    <w:rsid w:val="00670243"/>
    <w:rsid w:val="006719C0"/>
    <w:rsid w:val="00671C4E"/>
    <w:rsid w:val="0067276D"/>
    <w:rsid w:val="00672CF3"/>
    <w:rsid w:val="0067467D"/>
    <w:rsid w:val="006754EA"/>
    <w:rsid w:val="00675A6F"/>
    <w:rsid w:val="006760E0"/>
    <w:rsid w:val="00676667"/>
    <w:rsid w:val="00676CBA"/>
    <w:rsid w:val="00676EB7"/>
    <w:rsid w:val="00676EC0"/>
    <w:rsid w:val="00677619"/>
    <w:rsid w:val="00677623"/>
    <w:rsid w:val="00677770"/>
    <w:rsid w:val="00677B69"/>
    <w:rsid w:val="00680938"/>
    <w:rsid w:val="00680B43"/>
    <w:rsid w:val="00680C07"/>
    <w:rsid w:val="00680E2A"/>
    <w:rsid w:val="00680E4C"/>
    <w:rsid w:val="00680F4E"/>
    <w:rsid w:val="006811C5"/>
    <w:rsid w:val="006822EE"/>
    <w:rsid w:val="00682914"/>
    <w:rsid w:val="00683D9B"/>
    <w:rsid w:val="006850AD"/>
    <w:rsid w:val="00685614"/>
    <w:rsid w:val="00686A78"/>
    <w:rsid w:val="00687062"/>
    <w:rsid w:val="00687709"/>
    <w:rsid w:val="006878E4"/>
    <w:rsid w:val="00687A2A"/>
    <w:rsid w:val="00690B94"/>
    <w:rsid w:val="00690CA8"/>
    <w:rsid w:val="00691175"/>
    <w:rsid w:val="00691206"/>
    <w:rsid w:val="00691293"/>
    <w:rsid w:val="00691352"/>
    <w:rsid w:val="006916F3"/>
    <w:rsid w:val="00691C56"/>
    <w:rsid w:val="00692775"/>
    <w:rsid w:val="006927A2"/>
    <w:rsid w:val="00692949"/>
    <w:rsid w:val="00692E4D"/>
    <w:rsid w:val="006943B2"/>
    <w:rsid w:val="0069487B"/>
    <w:rsid w:val="0069491D"/>
    <w:rsid w:val="006954C4"/>
    <w:rsid w:val="00696011"/>
    <w:rsid w:val="0069630C"/>
    <w:rsid w:val="00696438"/>
    <w:rsid w:val="006971FF"/>
    <w:rsid w:val="00697B54"/>
    <w:rsid w:val="00697E28"/>
    <w:rsid w:val="006A01A4"/>
    <w:rsid w:val="006A09B1"/>
    <w:rsid w:val="006A0ACA"/>
    <w:rsid w:val="006A0AD5"/>
    <w:rsid w:val="006A1EA8"/>
    <w:rsid w:val="006A37DD"/>
    <w:rsid w:val="006A38A8"/>
    <w:rsid w:val="006A3A74"/>
    <w:rsid w:val="006A3FBC"/>
    <w:rsid w:val="006A42BA"/>
    <w:rsid w:val="006A433E"/>
    <w:rsid w:val="006A4426"/>
    <w:rsid w:val="006A44EC"/>
    <w:rsid w:val="006A4539"/>
    <w:rsid w:val="006A4618"/>
    <w:rsid w:val="006A465F"/>
    <w:rsid w:val="006A4848"/>
    <w:rsid w:val="006A4893"/>
    <w:rsid w:val="006A493E"/>
    <w:rsid w:val="006A4AB3"/>
    <w:rsid w:val="006A570D"/>
    <w:rsid w:val="006A5771"/>
    <w:rsid w:val="006A599F"/>
    <w:rsid w:val="006A5B01"/>
    <w:rsid w:val="006A5DA4"/>
    <w:rsid w:val="006A5E45"/>
    <w:rsid w:val="006A610D"/>
    <w:rsid w:val="006A6A68"/>
    <w:rsid w:val="006A7447"/>
    <w:rsid w:val="006A77A6"/>
    <w:rsid w:val="006A77CF"/>
    <w:rsid w:val="006A78E8"/>
    <w:rsid w:val="006A79CD"/>
    <w:rsid w:val="006A7A85"/>
    <w:rsid w:val="006B0648"/>
    <w:rsid w:val="006B0749"/>
    <w:rsid w:val="006B09D6"/>
    <w:rsid w:val="006B0D67"/>
    <w:rsid w:val="006B0E53"/>
    <w:rsid w:val="006B1432"/>
    <w:rsid w:val="006B1804"/>
    <w:rsid w:val="006B1C88"/>
    <w:rsid w:val="006B2020"/>
    <w:rsid w:val="006B2129"/>
    <w:rsid w:val="006B251C"/>
    <w:rsid w:val="006B2F3E"/>
    <w:rsid w:val="006B3104"/>
    <w:rsid w:val="006B3269"/>
    <w:rsid w:val="006B33C6"/>
    <w:rsid w:val="006B39ED"/>
    <w:rsid w:val="006B4BDF"/>
    <w:rsid w:val="006B4FAA"/>
    <w:rsid w:val="006B52FB"/>
    <w:rsid w:val="006B5DD2"/>
    <w:rsid w:val="006B605B"/>
    <w:rsid w:val="006B6153"/>
    <w:rsid w:val="006B6628"/>
    <w:rsid w:val="006B7198"/>
    <w:rsid w:val="006B775C"/>
    <w:rsid w:val="006B7DC1"/>
    <w:rsid w:val="006B7F0A"/>
    <w:rsid w:val="006B7F7C"/>
    <w:rsid w:val="006C1CB5"/>
    <w:rsid w:val="006C1F0A"/>
    <w:rsid w:val="006C219D"/>
    <w:rsid w:val="006C2D00"/>
    <w:rsid w:val="006C300C"/>
    <w:rsid w:val="006C319D"/>
    <w:rsid w:val="006C393B"/>
    <w:rsid w:val="006C4192"/>
    <w:rsid w:val="006C46B8"/>
    <w:rsid w:val="006C4D23"/>
    <w:rsid w:val="006C52C0"/>
    <w:rsid w:val="006C57E5"/>
    <w:rsid w:val="006C5FFC"/>
    <w:rsid w:val="006C64A2"/>
    <w:rsid w:val="006C6EB1"/>
    <w:rsid w:val="006C764A"/>
    <w:rsid w:val="006D0422"/>
    <w:rsid w:val="006D108D"/>
    <w:rsid w:val="006D1095"/>
    <w:rsid w:val="006D2527"/>
    <w:rsid w:val="006D2A4C"/>
    <w:rsid w:val="006D2E49"/>
    <w:rsid w:val="006D2FD5"/>
    <w:rsid w:val="006D31D3"/>
    <w:rsid w:val="006D3320"/>
    <w:rsid w:val="006D3539"/>
    <w:rsid w:val="006D378F"/>
    <w:rsid w:val="006D3EDE"/>
    <w:rsid w:val="006D40B6"/>
    <w:rsid w:val="006D61C4"/>
    <w:rsid w:val="006D6F61"/>
    <w:rsid w:val="006D7AF9"/>
    <w:rsid w:val="006D7DFC"/>
    <w:rsid w:val="006E0470"/>
    <w:rsid w:val="006E06BA"/>
    <w:rsid w:val="006E079F"/>
    <w:rsid w:val="006E16B5"/>
    <w:rsid w:val="006E18C4"/>
    <w:rsid w:val="006E18F3"/>
    <w:rsid w:val="006E1EC3"/>
    <w:rsid w:val="006E2102"/>
    <w:rsid w:val="006E24D8"/>
    <w:rsid w:val="006E2CC5"/>
    <w:rsid w:val="006E3419"/>
    <w:rsid w:val="006E3578"/>
    <w:rsid w:val="006E3634"/>
    <w:rsid w:val="006E370C"/>
    <w:rsid w:val="006E3C0B"/>
    <w:rsid w:val="006E3C40"/>
    <w:rsid w:val="006E4A34"/>
    <w:rsid w:val="006E4B31"/>
    <w:rsid w:val="006E4C45"/>
    <w:rsid w:val="006E4D54"/>
    <w:rsid w:val="006E6DB7"/>
    <w:rsid w:val="006E728B"/>
    <w:rsid w:val="006E7566"/>
    <w:rsid w:val="006E7591"/>
    <w:rsid w:val="006E76E8"/>
    <w:rsid w:val="006E794A"/>
    <w:rsid w:val="006E7C47"/>
    <w:rsid w:val="006F00E4"/>
    <w:rsid w:val="006F030B"/>
    <w:rsid w:val="006F0A17"/>
    <w:rsid w:val="006F0F49"/>
    <w:rsid w:val="006F16E3"/>
    <w:rsid w:val="006F1A30"/>
    <w:rsid w:val="006F1A47"/>
    <w:rsid w:val="006F1F50"/>
    <w:rsid w:val="006F2B9F"/>
    <w:rsid w:val="006F2D7D"/>
    <w:rsid w:val="006F2E2F"/>
    <w:rsid w:val="006F3506"/>
    <w:rsid w:val="006F36A4"/>
    <w:rsid w:val="006F38E2"/>
    <w:rsid w:val="006F4093"/>
    <w:rsid w:val="006F4313"/>
    <w:rsid w:val="006F46C4"/>
    <w:rsid w:val="006F49D2"/>
    <w:rsid w:val="006F4CFA"/>
    <w:rsid w:val="006F502A"/>
    <w:rsid w:val="006F59A3"/>
    <w:rsid w:val="006F5D41"/>
    <w:rsid w:val="006F5E06"/>
    <w:rsid w:val="006F5F98"/>
    <w:rsid w:val="006F6472"/>
    <w:rsid w:val="006F68DD"/>
    <w:rsid w:val="006F7534"/>
    <w:rsid w:val="006F7B47"/>
    <w:rsid w:val="006F7BD5"/>
    <w:rsid w:val="006F7D2E"/>
    <w:rsid w:val="00700164"/>
    <w:rsid w:val="007007DD"/>
    <w:rsid w:val="00700AD3"/>
    <w:rsid w:val="00700B69"/>
    <w:rsid w:val="00700E03"/>
    <w:rsid w:val="00701181"/>
    <w:rsid w:val="007016DD"/>
    <w:rsid w:val="0070285B"/>
    <w:rsid w:val="007028B5"/>
    <w:rsid w:val="007028FF"/>
    <w:rsid w:val="00702DDF"/>
    <w:rsid w:val="007038D5"/>
    <w:rsid w:val="007040CA"/>
    <w:rsid w:val="00705212"/>
    <w:rsid w:val="007053FB"/>
    <w:rsid w:val="00705E65"/>
    <w:rsid w:val="0070690D"/>
    <w:rsid w:val="00707425"/>
    <w:rsid w:val="00707686"/>
    <w:rsid w:val="0070795D"/>
    <w:rsid w:val="00707A82"/>
    <w:rsid w:val="00707C5A"/>
    <w:rsid w:val="00707DD7"/>
    <w:rsid w:val="0071104C"/>
    <w:rsid w:val="00712726"/>
    <w:rsid w:val="0071296D"/>
    <w:rsid w:val="00712D15"/>
    <w:rsid w:val="00713377"/>
    <w:rsid w:val="007133A5"/>
    <w:rsid w:val="00713472"/>
    <w:rsid w:val="007135B2"/>
    <w:rsid w:val="00714AAA"/>
    <w:rsid w:val="00714B50"/>
    <w:rsid w:val="00715734"/>
    <w:rsid w:val="00715DE0"/>
    <w:rsid w:val="007162F0"/>
    <w:rsid w:val="00716730"/>
    <w:rsid w:val="00716922"/>
    <w:rsid w:val="00716DA0"/>
    <w:rsid w:val="00717287"/>
    <w:rsid w:val="007172A5"/>
    <w:rsid w:val="00717856"/>
    <w:rsid w:val="00717CA4"/>
    <w:rsid w:val="00717D54"/>
    <w:rsid w:val="007201F4"/>
    <w:rsid w:val="00720447"/>
    <w:rsid w:val="00720D26"/>
    <w:rsid w:val="00720DE9"/>
    <w:rsid w:val="00721174"/>
    <w:rsid w:val="0072136F"/>
    <w:rsid w:val="007214EC"/>
    <w:rsid w:val="007218CD"/>
    <w:rsid w:val="00721EE9"/>
    <w:rsid w:val="0072277F"/>
    <w:rsid w:val="00722B14"/>
    <w:rsid w:val="00722BE2"/>
    <w:rsid w:val="00723316"/>
    <w:rsid w:val="00723AA8"/>
    <w:rsid w:val="00723B3F"/>
    <w:rsid w:val="00723F9C"/>
    <w:rsid w:val="007240BF"/>
    <w:rsid w:val="007242F5"/>
    <w:rsid w:val="00724BFE"/>
    <w:rsid w:val="00724FCB"/>
    <w:rsid w:val="007256D3"/>
    <w:rsid w:val="00725822"/>
    <w:rsid w:val="007259EF"/>
    <w:rsid w:val="00725BCE"/>
    <w:rsid w:val="0072637B"/>
    <w:rsid w:val="00726BAD"/>
    <w:rsid w:val="00726CD7"/>
    <w:rsid w:val="00727149"/>
    <w:rsid w:val="00727184"/>
    <w:rsid w:val="007276CE"/>
    <w:rsid w:val="00727DE0"/>
    <w:rsid w:val="00727FAB"/>
    <w:rsid w:val="0073000E"/>
    <w:rsid w:val="007307F7"/>
    <w:rsid w:val="0073170F"/>
    <w:rsid w:val="00731976"/>
    <w:rsid w:val="00732368"/>
    <w:rsid w:val="007323A9"/>
    <w:rsid w:val="00732C03"/>
    <w:rsid w:val="00733D6B"/>
    <w:rsid w:val="00734052"/>
    <w:rsid w:val="007340D3"/>
    <w:rsid w:val="007343EF"/>
    <w:rsid w:val="00734466"/>
    <w:rsid w:val="00734D31"/>
    <w:rsid w:val="007351CA"/>
    <w:rsid w:val="007352E1"/>
    <w:rsid w:val="00735F0A"/>
    <w:rsid w:val="00735F70"/>
    <w:rsid w:val="007361F4"/>
    <w:rsid w:val="00736485"/>
    <w:rsid w:val="007367D2"/>
    <w:rsid w:val="0073728E"/>
    <w:rsid w:val="00737A5F"/>
    <w:rsid w:val="00740401"/>
    <w:rsid w:val="00741D58"/>
    <w:rsid w:val="0074214A"/>
    <w:rsid w:val="007423B6"/>
    <w:rsid w:val="0074253A"/>
    <w:rsid w:val="007428AE"/>
    <w:rsid w:val="007440CF"/>
    <w:rsid w:val="007445C9"/>
    <w:rsid w:val="00744974"/>
    <w:rsid w:val="007449EC"/>
    <w:rsid w:val="00744B14"/>
    <w:rsid w:val="00745033"/>
    <w:rsid w:val="00745514"/>
    <w:rsid w:val="00745631"/>
    <w:rsid w:val="00745E81"/>
    <w:rsid w:val="0074612A"/>
    <w:rsid w:val="00746DAF"/>
    <w:rsid w:val="00746E28"/>
    <w:rsid w:val="0074795C"/>
    <w:rsid w:val="00747B29"/>
    <w:rsid w:val="00747C43"/>
    <w:rsid w:val="00747D57"/>
    <w:rsid w:val="0075015E"/>
    <w:rsid w:val="0075018A"/>
    <w:rsid w:val="00750868"/>
    <w:rsid w:val="00750CEC"/>
    <w:rsid w:val="0075129E"/>
    <w:rsid w:val="007515A7"/>
    <w:rsid w:val="00751703"/>
    <w:rsid w:val="007519AC"/>
    <w:rsid w:val="00751C52"/>
    <w:rsid w:val="00751E76"/>
    <w:rsid w:val="007523DD"/>
    <w:rsid w:val="00752985"/>
    <w:rsid w:val="00754080"/>
    <w:rsid w:val="00754880"/>
    <w:rsid w:val="00754F7A"/>
    <w:rsid w:val="0075568B"/>
    <w:rsid w:val="00755868"/>
    <w:rsid w:val="007561AA"/>
    <w:rsid w:val="007566B1"/>
    <w:rsid w:val="00757CFB"/>
    <w:rsid w:val="007607B9"/>
    <w:rsid w:val="00761A7A"/>
    <w:rsid w:val="00761F4F"/>
    <w:rsid w:val="007621EA"/>
    <w:rsid w:val="007627B9"/>
    <w:rsid w:val="00762FA6"/>
    <w:rsid w:val="00762FF1"/>
    <w:rsid w:val="0076379B"/>
    <w:rsid w:val="0076390B"/>
    <w:rsid w:val="00763AB6"/>
    <w:rsid w:val="00763C1F"/>
    <w:rsid w:val="00763F93"/>
    <w:rsid w:val="0076418D"/>
    <w:rsid w:val="007641DD"/>
    <w:rsid w:val="00764751"/>
    <w:rsid w:val="00764E05"/>
    <w:rsid w:val="00764F01"/>
    <w:rsid w:val="0076508D"/>
    <w:rsid w:val="00765522"/>
    <w:rsid w:val="00766039"/>
    <w:rsid w:val="00766AFD"/>
    <w:rsid w:val="00767157"/>
    <w:rsid w:val="00767323"/>
    <w:rsid w:val="007679C7"/>
    <w:rsid w:val="00767D6B"/>
    <w:rsid w:val="00770866"/>
    <w:rsid w:val="00770BAF"/>
    <w:rsid w:val="00771073"/>
    <w:rsid w:val="00771178"/>
    <w:rsid w:val="00771358"/>
    <w:rsid w:val="00772B83"/>
    <w:rsid w:val="00772BEC"/>
    <w:rsid w:val="0077353A"/>
    <w:rsid w:val="00773A8F"/>
    <w:rsid w:val="00773DAF"/>
    <w:rsid w:val="007740A5"/>
    <w:rsid w:val="0077465F"/>
    <w:rsid w:val="00774E17"/>
    <w:rsid w:val="0077598D"/>
    <w:rsid w:val="00775990"/>
    <w:rsid w:val="00775F64"/>
    <w:rsid w:val="00777551"/>
    <w:rsid w:val="00777A19"/>
    <w:rsid w:val="00777DC6"/>
    <w:rsid w:val="007800E5"/>
    <w:rsid w:val="007805CF"/>
    <w:rsid w:val="00780967"/>
    <w:rsid w:val="00780A7C"/>
    <w:rsid w:val="00780ADA"/>
    <w:rsid w:val="00780C6C"/>
    <w:rsid w:val="007814AF"/>
    <w:rsid w:val="007814EA"/>
    <w:rsid w:val="00781A52"/>
    <w:rsid w:val="00781D59"/>
    <w:rsid w:val="00781E68"/>
    <w:rsid w:val="007827B2"/>
    <w:rsid w:val="007828C8"/>
    <w:rsid w:val="0078293F"/>
    <w:rsid w:val="00782A27"/>
    <w:rsid w:val="007831B3"/>
    <w:rsid w:val="007832E4"/>
    <w:rsid w:val="00783325"/>
    <w:rsid w:val="00783939"/>
    <w:rsid w:val="00783ED1"/>
    <w:rsid w:val="00784A08"/>
    <w:rsid w:val="00784EA1"/>
    <w:rsid w:val="007854D4"/>
    <w:rsid w:val="00785EBF"/>
    <w:rsid w:val="00786B24"/>
    <w:rsid w:val="00786EB3"/>
    <w:rsid w:val="00787058"/>
    <w:rsid w:val="00787478"/>
    <w:rsid w:val="00787F45"/>
    <w:rsid w:val="007901B4"/>
    <w:rsid w:val="00790738"/>
    <w:rsid w:val="0079074C"/>
    <w:rsid w:val="00790DAB"/>
    <w:rsid w:val="007912B7"/>
    <w:rsid w:val="0079133C"/>
    <w:rsid w:val="0079183C"/>
    <w:rsid w:val="00791877"/>
    <w:rsid w:val="007918B7"/>
    <w:rsid w:val="00791C9A"/>
    <w:rsid w:val="00792AD5"/>
    <w:rsid w:val="00792EEC"/>
    <w:rsid w:val="007938E1"/>
    <w:rsid w:val="00793CA2"/>
    <w:rsid w:val="00794330"/>
    <w:rsid w:val="0079474F"/>
    <w:rsid w:val="00795297"/>
    <w:rsid w:val="007955C4"/>
    <w:rsid w:val="00795CAF"/>
    <w:rsid w:val="00796F81"/>
    <w:rsid w:val="00797356"/>
    <w:rsid w:val="007A1299"/>
    <w:rsid w:val="007A13A9"/>
    <w:rsid w:val="007A179F"/>
    <w:rsid w:val="007A1944"/>
    <w:rsid w:val="007A1A2C"/>
    <w:rsid w:val="007A1BAF"/>
    <w:rsid w:val="007A1D31"/>
    <w:rsid w:val="007A200B"/>
    <w:rsid w:val="007A23D1"/>
    <w:rsid w:val="007A246C"/>
    <w:rsid w:val="007A2621"/>
    <w:rsid w:val="007A2D94"/>
    <w:rsid w:val="007A3393"/>
    <w:rsid w:val="007A4354"/>
    <w:rsid w:val="007A43DC"/>
    <w:rsid w:val="007A444E"/>
    <w:rsid w:val="007A4572"/>
    <w:rsid w:val="007A4747"/>
    <w:rsid w:val="007A47A7"/>
    <w:rsid w:val="007A4F8B"/>
    <w:rsid w:val="007A6439"/>
    <w:rsid w:val="007A6676"/>
    <w:rsid w:val="007A6B4D"/>
    <w:rsid w:val="007A737C"/>
    <w:rsid w:val="007A7A66"/>
    <w:rsid w:val="007B051A"/>
    <w:rsid w:val="007B0530"/>
    <w:rsid w:val="007B114C"/>
    <w:rsid w:val="007B137B"/>
    <w:rsid w:val="007B13DF"/>
    <w:rsid w:val="007B1CF2"/>
    <w:rsid w:val="007B1D96"/>
    <w:rsid w:val="007B29C3"/>
    <w:rsid w:val="007B2F9B"/>
    <w:rsid w:val="007B3300"/>
    <w:rsid w:val="007B3C11"/>
    <w:rsid w:val="007B44C7"/>
    <w:rsid w:val="007B4803"/>
    <w:rsid w:val="007B5C86"/>
    <w:rsid w:val="007B61B6"/>
    <w:rsid w:val="007B6DB8"/>
    <w:rsid w:val="007B731B"/>
    <w:rsid w:val="007B7B2A"/>
    <w:rsid w:val="007B7E75"/>
    <w:rsid w:val="007C0933"/>
    <w:rsid w:val="007C1099"/>
    <w:rsid w:val="007C10AF"/>
    <w:rsid w:val="007C16D5"/>
    <w:rsid w:val="007C2206"/>
    <w:rsid w:val="007C2D4A"/>
    <w:rsid w:val="007C2E45"/>
    <w:rsid w:val="007C3422"/>
    <w:rsid w:val="007C43EF"/>
    <w:rsid w:val="007C4CA7"/>
    <w:rsid w:val="007C4F18"/>
    <w:rsid w:val="007C50A3"/>
    <w:rsid w:val="007C54DE"/>
    <w:rsid w:val="007C56D0"/>
    <w:rsid w:val="007C5804"/>
    <w:rsid w:val="007C5D80"/>
    <w:rsid w:val="007C62D4"/>
    <w:rsid w:val="007C6C6D"/>
    <w:rsid w:val="007C7A6C"/>
    <w:rsid w:val="007D01DC"/>
    <w:rsid w:val="007D0B2F"/>
    <w:rsid w:val="007D0C19"/>
    <w:rsid w:val="007D117C"/>
    <w:rsid w:val="007D1180"/>
    <w:rsid w:val="007D135D"/>
    <w:rsid w:val="007D173E"/>
    <w:rsid w:val="007D1C86"/>
    <w:rsid w:val="007D2E6E"/>
    <w:rsid w:val="007D38CC"/>
    <w:rsid w:val="007D3C72"/>
    <w:rsid w:val="007D4608"/>
    <w:rsid w:val="007D4F9A"/>
    <w:rsid w:val="007D50DE"/>
    <w:rsid w:val="007D5185"/>
    <w:rsid w:val="007D5223"/>
    <w:rsid w:val="007D5485"/>
    <w:rsid w:val="007D5F23"/>
    <w:rsid w:val="007D704F"/>
    <w:rsid w:val="007D7C79"/>
    <w:rsid w:val="007E144B"/>
    <w:rsid w:val="007E1DBC"/>
    <w:rsid w:val="007E1F30"/>
    <w:rsid w:val="007E2203"/>
    <w:rsid w:val="007E26B5"/>
    <w:rsid w:val="007E2CD6"/>
    <w:rsid w:val="007E3360"/>
    <w:rsid w:val="007E346A"/>
    <w:rsid w:val="007E34F8"/>
    <w:rsid w:val="007E398E"/>
    <w:rsid w:val="007E3AA7"/>
    <w:rsid w:val="007E3EE1"/>
    <w:rsid w:val="007E4ADF"/>
    <w:rsid w:val="007E5071"/>
    <w:rsid w:val="007E5919"/>
    <w:rsid w:val="007E706B"/>
    <w:rsid w:val="007E76F5"/>
    <w:rsid w:val="007F1A2D"/>
    <w:rsid w:val="007F1E22"/>
    <w:rsid w:val="007F2202"/>
    <w:rsid w:val="007F376F"/>
    <w:rsid w:val="007F39E4"/>
    <w:rsid w:val="007F4116"/>
    <w:rsid w:val="007F48E8"/>
    <w:rsid w:val="007F4BD4"/>
    <w:rsid w:val="007F542A"/>
    <w:rsid w:val="007F5570"/>
    <w:rsid w:val="007F5C95"/>
    <w:rsid w:val="007F676F"/>
    <w:rsid w:val="007F75E1"/>
    <w:rsid w:val="007F76E9"/>
    <w:rsid w:val="007F78D2"/>
    <w:rsid w:val="007F7A59"/>
    <w:rsid w:val="007F7C03"/>
    <w:rsid w:val="008014CC"/>
    <w:rsid w:val="0080161E"/>
    <w:rsid w:val="00801E36"/>
    <w:rsid w:val="008023FB"/>
    <w:rsid w:val="00802685"/>
    <w:rsid w:val="00802BC4"/>
    <w:rsid w:val="00802CA3"/>
    <w:rsid w:val="008035D1"/>
    <w:rsid w:val="00803954"/>
    <w:rsid w:val="00804380"/>
    <w:rsid w:val="0080441A"/>
    <w:rsid w:val="0080478D"/>
    <w:rsid w:val="0080484A"/>
    <w:rsid w:val="00805C05"/>
    <w:rsid w:val="00805D12"/>
    <w:rsid w:val="008060EF"/>
    <w:rsid w:val="008064C4"/>
    <w:rsid w:val="00806EFC"/>
    <w:rsid w:val="0080713F"/>
    <w:rsid w:val="0080730A"/>
    <w:rsid w:val="008073CA"/>
    <w:rsid w:val="00807BBB"/>
    <w:rsid w:val="00810AD2"/>
    <w:rsid w:val="00810EBA"/>
    <w:rsid w:val="00811F5F"/>
    <w:rsid w:val="0081246F"/>
    <w:rsid w:val="008124A1"/>
    <w:rsid w:val="00812732"/>
    <w:rsid w:val="00812B72"/>
    <w:rsid w:val="00812EEC"/>
    <w:rsid w:val="00813437"/>
    <w:rsid w:val="00813805"/>
    <w:rsid w:val="00814212"/>
    <w:rsid w:val="0081437B"/>
    <w:rsid w:val="00814D06"/>
    <w:rsid w:val="00814E1A"/>
    <w:rsid w:val="00814E38"/>
    <w:rsid w:val="00815439"/>
    <w:rsid w:val="00815A80"/>
    <w:rsid w:val="00817085"/>
    <w:rsid w:val="00817433"/>
    <w:rsid w:val="00817E59"/>
    <w:rsid w:val="00820169"/>
    <w:rsid w:val="00820653"/>
    <w:rsid w:val="00820746"/>
    <w:rsid w:val="008207CA"/>
    <w:rsid w:val="00820C6C"/>
    <w:rsid w:val="00821067"/>
    <w:rsid w:val="00821BA9"/>
    <w:rsid w:val="00821F10"/>
    <w:rsid w:val="00822245"/>
    <w:rsid w:val="008223F0"/>
    <w:rsid w:val="00822A77"/>
    <w:rsid w:val="00822CEC"/>
    <w:rsid w:val="008237B1"/>
    <w:rsid w:val="008238FE"/>
    <w:rsid w:val="00823DDC"/>
    <w:rsid w:val="00823E1C"/>
    <w:rsid w:val="008246F4"/>
    <w:rsid w:val="00824C2E"/>
    <w:rsid w:val="00824F69"/>
    <w:rsid w:val="00825467"/>
    <w:rsid w:val="00825DB7"/>
    <w:rsid w:val="00826646"/>
    <w:rsid w:val="0082692E"/>
    <w:rsid w:val="00827239"/>
    <w:rsid w:val="008274E9"/>
    <w:rsid w:val="00827575"/>
    <w:rsid w:val="008309B9"/>
    <w:rsid w:val="00830F45"/>
    <w:rsid w:val="00831148"/>
    <w:rsid w:val="008314F1"/>
    <w:rsid w:val="00831595"/>
    <w:rsid w:val="008317BE"/>
    <w:rsid w:val="00831F54"/>
    <w:rsid w:val="00832CC5"/>
    <w:rsid w:val="00832D33"/>
    <w:rsid w:val="0083378E"/>
    <w:rsid w:val="00834154"/>
    <w:rsid w:val="00834CCD"/>
    <w:rsid w:val="00835392"/>
    <w:rsid w:val="00835FBB"/>
    <w:rsid w:val="008364FB"/>
    <w:rsid w:val="00836575"/>
    <w:rsid w:val="00836813"/>
    <w:rsid w:val="00836D8D"/>
    <w:rsid w:val="00837361"/>
    <w:rsid w:val="00837563"/>
    <w:rsid w:val="0083767C"/>
    <w:rsid w:val="0083796C"/>
    <w:rsid w:val="00837A29"/>
    <w:rsid w:val="00837C47"/>
    <w:rsid w:val="008415DD"/>
    <w:rsid w:val="008424C0"/>
    <w:rsid w:val="008424FD"/>
    <w:rsid w:val="00843774"/>
    <w:rsid w:val="0084381E"/>
    <w:rsid w:val="00843E7D"/>
    <w:rsid w:val="00843EA2"/>
    <w:rsid w:val="00843EDC"/>
    <w:rsid w:val="0084409E"/>
    <w:rsid w:val="00844186"/>
    <w:rsid w:val="0084539F"/>
    <w:rsid w:val="00845980"/>
    <w:rsid w:val="00846E67"/>
    <w:rsid w:val="008473BA"/>
    <w:rsid w:val="008474F5"/>
    <w:rsid w:val="00847A84"/>
    <w:rsid w:val="0085088B"/>
    <w:rsid w:val="00850ACB"/>
    <w:rsid w:val="00850D5B"/>
    <w:rsid w:val="0085110A"/>
    <w:rsid w:val="0085178F"/>
    <w:rsid w:val="00852814"/>
    <w:rsid w:val="00852967"/>
    <w:rsid w:val="00852C92"/>
    <w:rsid w:val="00853B06"/>
    <w:rsid w:val="00854F96"/>
    <w:rsid w:val="008552D1"/>
    <w:rsid w:val="0085564B"/>
    <w:rsid w:val="00855783"/>
    <w:rsid w:val="0085586F"/>
    <w:rsid w:val="00855C81"/>
    <w:rsid w:val="00857202"/>
    <w:rsid w:val="00857996"/>
    <w:rsid w:val="00857B18"/>
    <w:rsid w:val="00857CB9"/>
    <w:rsid w:val="00857EDC"/>
    <w:rsid w:val="00860168"/>
    <w:rsid w:val="00860B75"/>
    <w:rsid w:val="00860C50"/>
    <w:rsid w:val="00860EA0"/>
    <w:rsid w:val="0086119D"/>
    <w:rsid w:val="00862349"/>
    <w:rsid w:val="0086246E"/>
    <w:rsid w:val="00863594"/>
    <w:rsid w:val="00863654"/>
    <w:rsid w:val="00863A7A"/>
    <w:rsid w:val="00863A95"/>
    <w:rsid w:val="00863BAA"/>
    <w:rsid w:val="00863D40"/>
    <w:rsid w:val="00864F3A"/>
    <w:rsid w:val="00865432"/>
    <w:rsid w:val="00865956"/>
    <w:rsid w:val="008660B6"/>
    <w:rsid w:val="00867127"/>
    <w:rsid w:val="00867887"/>
    <w:rsid w:val="00870350"/>
    <w:rsid w:val="008707CA"/>
    <w:rsid w:val="00871C6F"/>
    <w:rsid w:val="00872248"/>
    <w:rsid w:val="008725C2"/>
    <w:rsid w:val="00872702"/>
    <w:rsid w:val="00873CA3"/>
    <w:rsid w:val="0087494D"/>
    <w:rsid w:val="00875822"/>
    <w:rsid w:val="00875ACB"/>
    <w:rsid w:val="008762BC"/>
    <w:rsid w:val="008765DB"/>
    <w:rsid w:val="008771FD"/>
    <w:rsid w:val="008775F2"/>
    <w:rsid w:val="008776EA"/>
    <w:rsid w:val="00877928"/>
    <w:rsid w:val="008801A1"/>
    <w:rsid w:val="00880417"/>
    <w:rsid w:val="00880667"/>
    <w:rsid w:val="00880793"/>
    <w:rsid w:val="00880942"/>
    <w:rsid w:val="00881015"/>
    <w:rsid w:val="008815D2"/>
    <w:rsid w:val="00881721"/>
    <w:rsid w:val="008821EC"/>
    <w:rsid w:val="00882D14"/>
    <w:rsid w:val="008830BC"/>
    <w:rsid w:val="00883406"/>
    <w:rsid w:val="00883580"/>
    <w:rsid w:val="00884783"/>
    <w:rsid w:val="00884878"/>
    <w:rsid w:val="00884F4B"/>
    <w:rsid w:val="008851DC"/>
    <w:rsid w:val="00885E14"/>
    <w:rsid w:val="00885ECF"/>
    <w:rsid w:val="0088627D"/>
    <w:rsid w:val="00886285"/>
    <w:rsid w:val="00886458"/>
    <w:rsid w:val="00886FC1"/>
    <w:rsid w:val="008870ED"/>
    <w:rsid w:val="00887125"/>
    <w:rsid w:val="008871C1"/>
    <w:rsid w:val="00887268"/>
    <w:rsid w:val="00887A88"/>
    <w:rsid w:val="00887ADC"/>
    <w:rsid w:val="00887EA9"/>
    <w:rsid w:val="00890161"/>
    <w:rsid w:val="008902E8"/>
    <w:rsid w:val="008905D2"/>
    <w:rsid w:val="00890BD0"/>
    <w:rsid w:val="008910EE"/>
    <w:rsid w:val="00891971"/>
    <w:rsid w:val="00891A10"/>
    <w:rsid w:val="0089265D"/>
    <w:rsid w:val="00892977"/>
    <w:rsid w:val="00892A38"/>
    <w:rsid w:val="00892D4E"/>
    <w:rsid w:val="00892E4C"/>
    <w:rsid w:val="00893A46"/>
    <w:rsid w:val="008943EF"/>
    <w:rsid w:val="00894A23"/>
    <w:rsid w:val="00894E1A"/>
    <w:rsid w:val="00895210"/>
    <w:rsid w:val="008956A3"/>
    <w:rsid w:val="008960FC"/>
    <w:rsid w:val="00896570"/>
    <w:rsid w:val="008966E9"/>
    <w:rsid w:val="00896A49"/>
    <w:rsid w:val="00896FF3"/>
    <w:rsid w:val="00897115"/>
    <w:rsid w:val="00897C4D"/>
    <w:rsid w:val="00897D49"/>
    <w:rsid w:val="008A0067"/>
    <w:rsid w:val="008A0073"/>
    <w:rsid w:val="008A0316"/>
    <w:rsid w:val="008A0480"/>
    <w:rsid w:val="008A0C3C"/>
    <w:rsid w:val="008A0E1B"/>
    <w:rsid w:val="008A104F"/>
    <w:rsid w:val="008A12AA"/>
    <w:rsid w:val="008A16A3"/>
    <w:rsid w:val="008A1826"/>
    <w:rsid w:val="008A2229"/>
    <w:rsid w:val="008A23BD"/>
    <w:rsid w:val="008A23DE"/>
    <w:rsid w:val="008A23EE"/>
    <w:rsid w:val="008A2524"/>
    <w:rsid w:val="008A253B"/>
    <w:rsid w:val="008A285D"/>
    <w:rsid w:val="008A2F9D"/>
    <w:rsid w:val="008A312E"/>
    <w:rsid w:val="008A37E5"/>
    <w:rsid w:val="008A3848"/>
    <w:rsid w:val="008A391E"/>
    <w:rsid w:val="008A3A3E"/>
    <w:rsid w:val="008A3B5A"/>
    <w:rsid w:val="008A3FE6"/>
    <w:rsid w:val="008A489D"/>
    <w:rsid w:val="008A49DC"/>
    <w:rsid w:val="008A4D2D"/>
    <w:rsid w:val="008A5404"/>
    <w:rsid w:val="008A5A87"/>
    <w:rsid w:val="008A5A95"/>
    <w:rsid w:val="008A5D34"/>
    <w:rsid w:val="008A67B6"/>
    <w:rsid w:val="008A6EBF"/>
    <w:rsid w:val="008A7225"/>
    <w:rsid w:val="008A72FD"/>
    <w:rsid w:val="008A79D7"/>
    <w:rsid w:val="008B0E21"/>
    <w:rsid w:val="008B2045"/>
    <w:rsid w:val="008B2308"/>
    <w:rsid w:val="008B2314"/>
    <w:rsid w:val="008B2597"/>
    <w:rsid w:val="008B2773"/>
    <w:rsid w:val="008B2839"/>
    <w:rsid w:val="008B2915"/>
    <w:rsid w:val="008B2991"/>
    <w:rsid w:val="008B2AAC"/>
    <w:rsid w:val="008B2AF8"/>
    <w:rsid w:val="008B3FBE"/>
    <w:rsid w:val="008B4483"/>
    <w:rsid w:val="008B45FD"/>
    <w:rsid w:val="008B4A28"/>
    <w:rsid w:val="008B4D6D"/>
    <w:rsid w:val="008B52A4"/>
    <w:rsid w:val="008B55B2"/>
    <w:rsid w:val="008B5682"/>
    <w:rsid w:val="008B56A5"/>
    <w:rsid w:val="008B56CB"/>
    <w:rsid w:val="008B5CF3"/>
    <w:rsid w:val="008B65DE"/>
    <w:rsid w:val="008B6664"/>
    <w:rsid w:val="008B6B79"/>
    <w:rsid w:val="008B6D63"/>
    <w:rsid w:val="008B6FFA"/>
    <w:rsid w:val="008B71FE"/>
    <w:rsid w:val="008B7A78"/>
    <w:rsid w:val="008B7AA1"/>
    <w:rsid w:val="008C00EC"/>
    <w:rsid w:val="008C0139"/>
    <w:rsid w:val="008C0267"/>
    <w:rsid w:val="008C0315"/>
    <w:rsid w:val="008C0443"/>
    <w:rsid w:val="008C05F6"/>
    <w:rsid w:val="008C0999"/>
    <w:rsid w:val="008C0D3E"/>
    <w:rsid w:val="008C19B2"/>
    <w:rsid w:val="008C2098"/>
    <w:rsid w:val="008C2146"/>
    <w:rsid w:val="008C2426"/>
    <w:rsid w:val="008C24D2"/>
    <w:rsid w:val="008C259C"/>
    <w:rsid w:val="008C2C1D"/>
    <w:rsid w:val="008C2E32"/>
    <w:rsid w:val="008C2EE2"/>
    <w:rsid w:val="008C328C"/>
    <w:rsid w:val="008C331E"/>
    <w:rsid w:val="008C34CE"/>
    <w:rsid w:val="008C3851"/>
    <w:rsid w:val="008C3A33"/>
    <w:rsid w:val="008C3AB9"/>
    <w:rsid w:val="008C3EB9"/>
    <w:rsid w:val="008C401B"/>
    <w:rsid w:val="008C428D"/>
    <w:rsid w:val="008C5627"/>
    <w:rsid w:val="008C566B"/>
    <w:rsid w:val="008C5F29"/>
    <w:rsid w:val="008C64E9"/>
    <w:rsid w:val="008C64FB"/>
    <w:rsid w:val="008C6EA1"/>
    <w:rsid w:val="008C7892"/>
    <w:rsid w:val="008D077C"/>
    <w:rsid w:val="008D0DD1"/>
    <w:rsid w:val="008D15E2"/>
    <w:rsid w:val="008D16D3"/>
    <w:rsid w:val="008D2095"/>
    <w:rsid w:val="008D2362"/>
    <w:rsid w:val="008D2F60"/>
    <w:rsid w:val="008D372F"/>
    <w:rsid w:val="008D3DDF"/>
    <w:rsid w:val="008D4D71"/>
    <w:rsid w:val="008D5098"/>
    <w:rsid w:val="008D5527"/>
    <w:rsid w:val="008D5E0E"/>
    <w:rsid w:val="008D6ECF"/>
    <w:rsid w:val="008D6FA4"/>
    <w:rsid w:val="008D7318"/>
    <w:rsid w:val="008D7357"/>
    <w:rsid w:val="008D75D8"/>
    <w:rsid w:val="008D7916"/>
    <w:rsid w:val="008E0689"/>
    <w:rsid w:val="008E110D"/>
    <w:rsid w:val="008E125E"/>
    <w:rsid w:val="008E130F"/>
    <w:rsid w:val="008E18AD"/>
    <w:rsid w:val="008E1992"/>
    <w:rsid w:val="008E1A1C"/>
    <w:rsid w:val="008E1AAF"/>
    <w:rsid w:val="008E29F6"/>
    <w:rsid w:val="008E4633"/>
    <w:rsid w:val="008E4665"/>
    <w:rsid w:val="008E5B64"/>
    <w:rsid w:val="008E5F2C"/>
    <w:rsid w:val="008E6175"/>
    <w:rsid w:val="008E65AA"/>
    <w:rsid w:val="008E6F50"/>
    <w:rsid w:val="008E756D"/>
    <w:rsid w:val="008E7771"/>
    <w:rsid w:val="008E7A9C"/>
    <w:rsid w:val="008F05E5"/>
    <w:rsid w:val="008F123D"/>
    <w:rsid w:val="008F2CCD"/>
    <w:rsid w:val="008F2F2F"/>
    <w:rsid w:val="008F32F7"/>
    <w:rsid w:val="008F374E"/>
    <w:rsid w:val="008F3886"/>
    <w:rsid w:val="008F3B65"/>
    <w:rsid w:val="008F3C67"/>
    <w:rsid w:val="008F4866"/>
    <w:rsid w:val="008F71A5"/>
    <w:rsid w:val="008F7227"/>
    <w:rsid w:val="008F7640"/>
    <w:rsid w:val="008F7ABF"/>
    <w:rsid w:val="008F7B94"/>
    <w:rsid w:val="009005F8"/>
    <w:rsid w:val="0090101A"/>
    <w:rsid w:val="0090108F"/>
    <w:rsid w:val="0090109B"/>
    <w:rsid w:val="009012B9"/>
    <w:rsid w:val="00901594"/>
    <w:rsid w:val="009017A7"/>
    <w:rsid w:val="009019D3"/>
    <w:rsid w:val="00901DDD"/>
    <w:rsid w:val="009020AC"/>
    <w:rsid w:val="0090221A"/>
    <w:rsid w:val="00902486"/>
    <w:rsid w:val="00902799"/>
    <w:rsid w:val="009029AF"/>
    <w:rsid w:val="009029EE"/>
    <w:rsid w:val="00903330"/>
    <w:rsid w:val="0090392E"/>
    <w:rsid w:val="0090461E"/>
    <w:rsid w:val="0090493E"/>
    <w:rsid w:val="00905410"/>
    <w:rsid w:val="00905A5F"/>
    <w:rsid w:val="00905F60"/>
    <w:rsid w:val="00905FB0"/>
    <w:rsid w:val="0090600A"/>
    <w:rsid w:val="00906D1E"/>
    <w:rsid w:val="00906DDD"/>
    <w:rsid w:val="00906EB2"/>
    <w:rsid w:val="00907DE1"/>
    <w:rsid w:val="00910177"/>
    <w:rsid w:val="00910471"/>
    <w:rsid w:val="009105FA"/>
    <w:rsid w:val="009106B1"/>
    <w:rsid w:val="00910A38"/>
    <w:rsid w:val="00911002"/>
    <w:rsid w:val="009116CF"/>
    <w:rsid w:val="0091293C"/>
    <w:rsid w:val="00912F13"/>
    <w:rsid w:val="009132D5"/>
    <w:rsid w:val="00913504"/>
    <w:rsid w:val="00914521"/>
    <w:rsid w:val="00914CF3"/>
    <w:rsid w:val="0091517B"/>
    <w:rsid w:val="00915E8F"/>
    <w:rsid w:val="0091653A"/>
    <w:rsid w:val="00916D0D"/>
    <w:rsid w:val="00916FC1"/>
    <w:rsid w:val="0091743A"/>
    <w:rsid w:val="009175D8"/>
    <w:rsid w:val="009175FB"/>
    <w:rsid w:val="009176E1"/>
    <w:rsid w:val="00917965"/>
    <w:rsid w:val="009203C6"/>
    <w:rsid w:val="009205BD"/>
    <w:rsid w:val="00920B86"/>
    <w:rsid w:val="00921197"/>
    <w:rsid w:val="0092139B"/>
    <w:rsid w:val="00921D90"/>
    <w:rsid w:val="00921FA5"/>
    <w:rsid w:val="00922500"/>
    <w:rsid w:val="00922522"/>
    <w:rsid w:val="009225D1"/>
    <w:rsid w:val="009238D9"/>
    <w:rsid w:val="00923A3A"/>
    <w:rsid w:val="0092414D"/>
    <w:rsid w:val="00924764"/>
    <w:rsid w:val="00924842"/>
    <w:rsid w:val="0092499D"/>
    <w:rsid w:val="009255B0"/>
    <w:rsid w:val="009255D6"/>
    <w:rsid w:val="00925656"/>
    <w:rsid w:val="00925A3B"/>
    <w:rsid w:val="00925DF7"/>
    <w:rsid w:val="009267C1"/>
    <w:rsid w:val="00926A5C"/>
    <w:rsid w:val="00926A7D"/>
    <w:rsid w:val="00927261"/>
    <w:rsid w:val="009272D1"/>
    <w:rsid w:val="009277CC"/>
    <w:rsid w:val="00927A65"/>
    <w:rsid w:val="00930134"/>
    <w:rsid w:val="0093075C"/>
    <w:rsid w:val="00930937"/>
    <w:rsid w:val="00930CB3"/>
    <w:rsid w:val="00931429"/>
    <w:rsid w:val="0093195F"/>
    <w:rsid w:val="009319F5"/>
    <w:rsid w:val="00931B01"/>
    <w:rsid w:val="00931F53"/>
    <w:rsid w:val="00932CA1"/>
    <w:rsid w:val="00932F0D"/>
    <w:rsid w:val="009331AC"/>
    <w:rsid w:val="00933A9A"/>
    <w:rsid w:val="00933BC9"/>
    <w:rsid w:val="00933DB9"/>
    <w:rsid w:val="009341B5"/>
    <w:rsid w:val="00935119"/>
    <w:rsid w:val="00936147"/>
    <w:rsid w:val="009364DA"/>
    <w:rsid w:val="00936A55"/>
    <w:rsid w:val="00936C94"/>
    <w:rsid w:val="009373B2"/>
    <w:rsid w:val="00937470"/>
    <w:rsid w:val="00937643"/>
    <w:rsid w:val="00937C34"/>
    <w:rsid w:val="00940833"/>
    <w:rsid w:val="009408BC"/>
    <w:rsid w:val="00941A47"/>
    <w:rsid w:val="00941FFE"/>
    <w:rsid w:val="0094232F"/>
    <w:rsid w:val="00942B84"/>
    <w:rsid w:val="00942D0D"/>
    <w:rsid w:val="00945094"/>
    <w:rsid w:val="00945F92"/>
    <w:rsid w:val="00945FAE"/>
    <w:rsid w:val="00946797"/>
    <w:rsid w:val="00946A42"/>
    <w:rsid w:val="00946E55"/>
    <w:rsid w:val="00947474"/>
    <w:rsid w:val="0094775F"/>
    <w:rsid w:val="00947D2C"/>
    <w:rsid w:val="0095078A"/>
    <w:rsid w:val="00951018"/>
    <w:rsid w:val="00951401"/>
    <w:rsid w:val="00951AA9"/>
    <w:rsid w:val="00951F09"/>
    <w:rsid w:val="00952B9B"/>
    <w:rsid w:val="00952BDE"/>
    <w:rsid w:val="00953338"/>
    <w:rsid w:val="009533EE"/>
    <w:rsid w:val="00953DBE"/>
    <w:rsid w:val="00953F89"/>
    <w:rsid w:val="00954593"/>
    <w:rsid w:val="0095462B"/>
    <w:rsid w:val="009546D3"/>
    <w:rsid w:val="00954A76"/>
    <w:rsid w:val="00955D6B"/>
    <w:rsid w:val="00956118"/>
    <w:rsid w:val="009562F9"/>
    <w:rsid w:val="00956543"/>
    <w:rsid w:val="00957848"/>
    <w:rsid w:val="00957E14"/>
    <w:rsid w:val="00960322"/>
    <w:rsid w:val="00960693"/>
    <w:rsid w:val="009608F5"/>
    <w:rsid w:val="00960DDD"/>
    <w:rsid w:val="0096118F"/>
    <w:rsid w:val="00961201"/>
    <w:rsid w:val="00961A57"/>
    <w:rsid w:val="00961B21"/>
    <w:rsid w:val="00961CC0"/>
    <w:rsid w:val="00961FBB"/>
    <w:rsid w:val="00961FC9"/>
    <w:rsid w:val="00962096"/>
    <w:rsid w:val="009624C8"/>
    <w:rsid w:val="009631B9"/>
    <w:rsid w:val="009635C4"/>
    <w:rsid w:val="00963E00"/>
    <w:rsid w:val="009644B3"/>
    <w:rsid w:val="00964F52"/>
    <w:rsid w:val="00965057"/>
    <w:rsid w:val="0096542A"/>
    <w:rsid w:val="0096547A"/>
    <w:rsid w:val="00965BFB"/>
    <w:rsid w:val="00965DE1"/>
    <w:rsid w:val="00965E40"/>
    <w:rsid w:val="00965F1A"/>
    <w:rsid w:val="009663E9"/>
    <w:rsid w:val="00966B95"/>
    <w:rsid w:val="00966E55"/>
    <w:rsid w:val="009677D0"/>
    <w:rsid w:val="00967CAB"/>
    <w:rsid w:val="00967D3F"/>
    <w:rsid w:val="00970ECB"/>
    <w:rsid w:val="00970FD1"/>
    <w:rsid w:val="00971382"/>
    <w:rsid w:val="00972BBE"/>
    <w:rsid w:val="0097300F"/>
    <w:rsid w:val="009730FC"/>
    <w:rsid w:val="00973251"/>
    <w:rsid w:val="0097337B"/>
    <w:rsid w:val="0097380D"/>
    <w:rsid w:val="0097440D"/>
    <w:rsid w:val="00975675"/>
    <w:rsid w:val="009756CB"/>
    <w:rsid w:val="00975C2A"/>
    <w:rsid w:val="00975E82"/>
    <w:rsid w:val="00975F2C"/>
    <w:rsid w:val="009768B0"/>
    <w:rsid w:val="0097708B"/>
    <w:rsid w:val="00980254"/>
    <w:rsid w:val="00980452"/>
    <w:rsid w:val="00980E3F"/>
    <w:rsid w:val="00981379"/>
    <w:rsid w:val="00981537"/>
    <w:rsid w:val="0098199C"/>
    <w:rsid w:val="00981EED"/>
    <w:rsid w:val="00982002"/>
    <w:rsid w:val="0098226F"/>
    <w:rsid w:val="009829D7"/>
    <w:rsid w:val="009830C2"/>
    <w:rsid w:val="00983704"/>
    <w:rsid w:val="009838EE"/>
    <w:rsid w:val="00983976"/>
    <w:rsid w:val="00983F24"/>
    <w:rsid w:val="009843DD"/>
    <w:rsid w:val="00984FD7"/>
    <w:rsid w:val="009854A9"/>
    <w:rsid w:val="00985C2C"/>
    <w:rsid w:val="00985CFB"/>
    <w:rsid w:val="009862B9"/>
    <w:rsid w:val="00986B37"/>
    <w:rsid w:val="00986C58"/>
    <w:rsid w:val="00987922"/>
    <w:rsid w:val="00987936"/>
    <w:rsid w:val="00987E50"/>
    <w:rsid w:val="009907BB"/>
    <w:rsid w:val="00990DE9"/>
    <w:rsid w:val="009914C6"/>
    <w:rsid w:val="009916E0"/>
    <w:rsid w:val="00992316"/>
    <w:rsid w:val="009924EE"/>
    <w:rsid w:val="009928EB"/>
    <w:rsid w:val="00992DB6"/>
    <w:rsid w:val="009934A9"/>
    <w:rsid w:val="00993743"/>
    <w:rsid w:val="009942AF"/>
    <w:rsid w:val="00994372"/>
    <w:rsid w:val="009945A9"/>
    <w:rsid w:val="00994651"/>
    <w:rsid w:val="00994758"/>
    <w:rsid w:val="00994851"/>
    <w:rsid w:val="009948F1"/>
    <w:rsid w:val="00994C6C"/>
    <w:rsid w:val="00994F3E"/>
    <w:rsid w:val="00995099"/>
    <w:rsid w:val="00995314"/>
    <w:rsid w:val="0099544A"/>
    <w:rsid w:val="00996D26"/>
    <w:rsid w:val="00997FE0"/>
    <w:rsid w:val="009A008A"/>
    <w:rsid w:val="009A0414"/>
    <w:rsid w:val="009A0633"/>
    <w:rsid w:val="009A0B72"/>
    <w:rsid w:val="009A177C"/>
    <w:rsid w:val="009A1CE0"/>
    <w:rsid w:val="009A1DAB"/>
    <w:rsid w:val="009A20E4"/>
    <w:rsid w:val="009A22B5"/>
    <w:rsid w:val="009A266C"/>
    <w:rsid w:val="009A2A65"/>
    <w:rsid w:val="009A2BC8"/>
    <w:rsid w:val="009A3017"/>
    <w:rsid w:val="009A39D6"/>
    <w:rsid w:val="009A3B68"/>
    <w:rsid w:val="009A3CF0"/>
    <w:rsid w:val="009A4524"/>
    <w:rsid w:val="009A4E3F"/>
    <w:rsid w:val="009A56D8"/>
    <w:rsid w:val="009A575E"/>
    <w:rsid w:val="009A5985"/>
    <w:rsid w:val="009A59E4"/>
    <w:rsid w:val="009A5CC7"/>
    <w:rsid w:val="009A65EC"/>
    <w:rsid w:val="009A6979"/>
    <w:rsid w:val="009A6CF4"/>
    <w:rsid w:val="009A7368"/>
    <w:rsid w:val="009A7534"/>
    <w:rsid w:val="009A7B17"/>
    <w:rsid w:val="009B0067"/>
    <w:rsid w:val="009B0303"/>
    <w:rsid w:val="009B032E"/>
    <w:rsid w:val="009B0705"/>
    <w:rsid w:val="009B15E9"/>
    <w:rsid w:val="009B16B3"/>
    <w:rsid w:val="009B17D5"/>
    <w:rsid w:val="009B1BD6"/>
    <w:rsid w:val="009B1DB5"/>
    <w:rsid w:val="009B1E7C"/>
    <w:rsid w:val="009B237B"/>
    <w:rsid w:val="009B27FE"/>
    <w:rsid w:val="009B294E"/>
    <w:rsid w:val="009B3A55"/>
    <w:rsid w:val="009B40A3"/>
    <w:rsid w:val="009B4DD7"/>
    <w:rsid w:val="009B512C"/>
    <w:rsid w:val="009B630A"/>
    <w:rsid w:val="009B663E"/>
    <w:rsid w:val="009B696C"/>
    <w:rsid w:val="009B6B69"/>
    <w:rsid w:val="009B731A"/>
    <w:rsid w:val="009B78DD"/>
    <w:rsid w:val="009C0067"/>
    <w:rsid w:val="009C0B78"/>
    <w:rsid w:val="009C0CD1"/>
    <w:rsid w:val="009C0D06"/>
    <w:rsid w:val="009C13B1"/>
    <w:rsid w:val="009C1605"/>
    <w:rsid w:val="009C17B0"/>
    <w:rsid w:val="009C21FF"/>
    <w:rsid w:val="009C2C43"/>
    <w:rsid w:val="009C2C90"/>
    <w:rsid w:val="009C3544"/>
    <w:rsid w:val="009C40AD"/>
    <w:rsid w:val="009C4953"/>
    <w:rsid w:val="009C4A87"/>
    <w:rsid w:val="009C4D61"/>
    <w:rsid w:val="009C4F85"/>
    <w:rsid w:val="009C56B2"/>
    <w:rsid w:val="009C6411"/>
    <w:rsid w:val="009C6582"/>
    <w:rsid w:val="009C6DF6"/>
    <w:rsid w:val="009C7058"/>
    <w:rsid w:val="009C7C75"/>
    <w:rsid w:val="009C7F71"/>
    <w:rsid w:val="009D0375"/>
    <w:rsid w:val="009D1E42"/>
    <w:rsid w:val="009D2B13"/>
    <w:rsid w:val="009D3538"/>
    <w:rsid w:val="009D35A6"/>
    <w:rsid w:val="009D3756"/>
    <w:rsid w:val="009D3AF4"/>
    <w:rsid w:val="009D4181"/>
    <w:rsid w:val="009D42CC"/>
    <w:rsid w:val="009D437B"/>
    <w:rsid w:val="009D457F"/>
    <w:rsid w:val="009D4951"/>
    <w:rsid w:val="009D5FBB"/>
    <w:rsid w:val="009D640B"/>
    <w:rsid w:val="009D66BF"/>
    <w:rsid w:val="009D6797"/>
    <w:rsid w:val="009D6971"/>
    <w:rsid w:val="009D6BAE"/>
    <w:rsid w:val="009D6F9A"/>
    <w:rsid w:val="009D7074"/>
    <w:rsid w:val="009D70A6"/>
    <w:rsid w:val="009E121A"/>
    <w:rsid w:val="009E2E60"/>
    <w:rsid w:val="009E30ED"/>
    <w:rsid w:val="009E48F8"/>
    <w:rsid w:val="009E4CD6"/>
    <w:rsid w:val="009E56EA"/>
    <w:rsid w:val="009E6869"/>
    <w:rsid w:val="009E69EF"/>
    <w:rsid w:val="009E730A"/>
    <w:rsid w:val="009E748B"/>
    <w:rsid w:val="009E7D88"/>
    <w:rsid w:val="009E7F2C"/>
    <w:rsid w:val="009F00FB"/>
    <w:rsid w:val="009F0581"/>
    <w:rsid w:val="009F08C9"/>
    <w:rsid w:val="009F2A2D"/>
    <w:rsid w:val="009F2A58"/>
    <w:rsid w:val="009F2E96"/>
    <w:rsid w:val="009F31C7"/>
    <w:rsid w:val="009F3AC4"/>
    <w:rsid w:val="009F41AD"/>
    <w:rsid w:val="009F4C8F"/>
    <w:rsid w:val="009F510A"/>
    <w:rsid w:val="009F583E"/>
    <w:rsid w:val="009F5CCF"/>
    <w:rsid w:val="009F6152"/>
    <w:rsid w:val="009F64B3"/>
    <w:rsid w:val="009F6A46"/>
    <w:rsid w:val="009F6AE9"/>
    <w:rsid w:val="009F6C44"/>
    <w:rsid w:val="009F74FC"/>
    <w:rsid w:val="009F795E"/>
    <w:rsid w:val="009F7F7D"/>
    <w:rsid w:val="00A00182"/>
    <w:rsid w:val="00A0034E"/>
    <w:rsid w:val="00A0052C"/>
    <w:rsid w:val="00A0080F"/>
    <w:rsid w:val="00A0197E"/>
    <w:rsid w:val="00A01ACD"/>
    <w:rsid w:val="00A01FFC"/>
    <w:rsid w:val="00A029EB"/>
    <w:rsid w:val="00A03175"/>
    <w:rsid w:val="00A0341A"/>
    <w:rsid w:val="00A03C1A"/>
    <w:rsid w:val="00A03F21"/>
    <w:rsid w:val="00A03F22"/>
    <w:rsid w:val="00A0470E"/>
    <w:rsid w:val="00A04D16"/>
    <w:rsid w:val="00A04DA4"/>
    <w:rsid w:val="00A04F44"/>
    <w:rsid w:val="00A0519D"/>
    <w:rsid w:val="00A05482"/>
    <w:rsid w:val="00A05531"/>
    <w:rsid w:val="00A056BA"/>
    <w:rsid w:val="00A057EA"/>
    <w:rsid w:val="00A05836"/>
    <w:rsid w:val="00A05DFA"/>
    <w:rsid w:val="00A05F79"/>
    <w:rsid w:val="00A05FAD"/>
    <w:rsid w:val="00A06C4D"/>
    <w:rsid w:val="00A06FE7"/>
    <w:rsid w:val="00A0784C"/>
    <w:rsid w:val="00A07936"/>
    <w:rsid w:val="00A1019C"/>
    <w:rsid w:val="00A10DF7"/>
    <w:rsid w:val="00A11C39"/>
    <w:rsid w:val="00A12346"/>
    <w:rsid w:val="00A12829"/>
    <w:rsid w:val="00A12C82"/>
    <w:rsid w:val="00A13C5F"/>
    <w:rsid w:val="00A13DFE"/>
    <w:rsid w:val="00A13E23"/>
    <w:rsid w:val="00A15143"/>
    <w:rsid w:val="00A1532D"/>
    <w:rsid w:val="00A15AE8"/>
    <w:rsid w:val="00A15E18"/>
    <w:rsid w:val="00A15E23"/>
    <w:rsid w:val="00A160C4"/>
    <w:rsid w:val="00A165A3"/>
    <w:rsid w:val="00A166A9"/>
    <w:rsid w:val="00A170CA"/>
    <w:rsid w:val="00A173A7"/>
    <w:rsid w:val="00A17826"/>
    <w:rsid w:val="00A17BD2"/>
    <w:rsid w:val="00A17C42"/>
    <w:rsid w:val="00A205F0"/>
    <w:rsid w:val="00A215E4"/>
    <w:rsid w:val="00A21C70"/>
    <w:rsid w:val="00A21DED"/>
    <w:rsid w:val="00A221BB"/>
    <w:rsid w:val="00A22DBA"/>
    <w:rsid w:val="00A22E64"/>
    <w:rsid w:val="00A23376"/>
    <w:rsid w:val="00A23F2F"/>
    <w:rsid w:val="00A24CB1"/>
    <w:rsid w:val="00A2508A"/>
    <w:rsid w:val="00A252DB"/>
    <w:rsid w:val="00A2554E"/>
    <w:rsid w:val="00A25D8C"/>
    <w:rsid w:val="00A261F0"/>
    <w:rsid w:val="00A26CF9"/>
    <w:rsid w:val="00A27F51"/>
    <w:rsid w:val="00A3030F"/>
    <w:rsid w:val="00A30DC8"/>
    <w:rsid w:val="00A31056"/>
    <w:rsid w:val="00A31113"/>
    <w:rsid w:val="00A315F6"/>
    <w:rsid w:val="00A316F5"/>
    <w:rsid w:val="00A318A3"/>
    <w:rsid w:val="00A320D9"/>
    <w:rsid w:val="00A3250B"/>
    <w:rsid w:val="00A32CDF"/>
    <w:rsid w:val="00A3333A"/>
    <w:rsid w:val="00A335E6"/>
    <w:rsid w:val="00A343D5"/>
    <w:rsid w:val="00A34583"/>
    <w:rsid w:val="00A34A7D"/>
    <w:rsid w:val="00A34FDF"/>
    <w:rsid w:val="00A350A1"/>
    <w:rsid w:val="00A3522B"/>
    <w:rsid w:val="00A352C2"/>
    <w:rsid w:val="00A35CCA"/>
    <w:rsid w:val="00A35D0F"/>
    <w:rsid w:val="00A362AA"/>
    <w:rsid w:val="00A36355"/>
    <w:rsid w:val="00A36413"/>
    <w:rsid w:val="00A36820"/>
    <w:rsid w:val="00A36953"/>
    <w:rsid w:val="00A36AA0"/>
    <w:rsid w:val="00A36AC9"/>
    <w:rsid w:val="00A36DA5"/>
    <w:rsid w:val="00A3723D"/>
    <w:rsid w:val="00A40663"/>
    <w:rsid w:val="00A40BFF"/>
    <w:rsid w:val="00A410AB"/>
    <w:rsid w:val="00A4124D"/>
    <w:rsid w:val="00A4180F"/>
    <w:rsid w:val="00A41D94"/>
    <w:rsid w:val="00A42128"/>
    <w:rsid w:val="00A42642"/>
    <w:rsid w:val="00A42C1E"/>
    <w:rsid w:val="00A43212"/>
    <w:rsid w:val="00A43A5D"/>
    <w:rsid w:val="00A43DA1"/>
    <w:rsid w:val="00A44111"/>
    <w:rsid w:val="00A441CA"/>
    <w:rsid w:val="00A44683"/>
    <w:rsid w:val="00A44E26"/>
    <w:rsid w:val="00A4528B"/>
    <w:rsid w:val="00A45839"/>
    <w:rsid w:val="00A45889"/>
    <w:rsid w:val="00A46CA3"/>
    <w:rsid w:val="00A470EF"/>
    <w:rsid w:val="00A47542"/>
    <w:rsid w:val="00A501EB"/>
    <w:rsid w:val="00A503B1"/>
    <w:rsid w:val="00A50879"/>
    <w:rsid w:val="00A5097D"/>
    <w:rsid w:val="00A50B6B"/>
    <w:rsid w:val="00A50C48"/>
    <w:rsid w:val="00A50DF5"/>
    <w:rsid w:val="00A50F0F"/>
    <w:rsid w:val="00A51050"/>
    <w:rsid w:val="00A51059"/>
    <w:rsid w:val="00A5121A"/>
    <w:rsid w:val="00A52075"/>
    <w:rsid w:val="00A521D6"/>
    <w:rsid w:val="00A52BEF"/>
    <w:rsid w:val="00A53355"/>
    <w:rsid w:val="00A53B0B"/>
    <w:rsid w:val="00A53C36"/>
    <w:rsid w:val="00A53FB4"/>
    <w:rsid w:val="00A54308"/>
    <w:rsid w:val="00A54BDF"/>
    <w:rsid w:val="00A54F41"/>
    <w:rsid w:val="00A55DE3"/>
    <w:rsid w:val="00A56045"/>
    <w:rsid w:val="00A563DA"/>
    <w:rsid w:val="00A56B50"/>
    <w:rsid w:val="00A56DEF"/>
    <w:rsid w:val="00A57357"/>
    <w:rsid w:val="00A57BBF"/>
    <w:rsid w:val="00A6016A"/>
    <w:rsid w:val="00A609A8"/>
    <w:rsid w:val="00A61210"/>
    <w:rsid w:val="00A61784"/>
    <w:rsid w:val="00A61CB2"/>
    <w:rsid w:val="00A61FC1"/>
    <w:rsid w:val="00A622B8"/>
    <w:rsid w:val="00A62E44"/>
    <w:rsid w:val="00A6312A"/>
    <w:rsid w:val="00A63880"/>
    <w:rsid w:val="00A63EE0"/>
    <w:rsid w:val="00A647A4"/>
    <w:rsid w:val="00A649E9"/>
    <w:rsid w:val="00A64BA3"/>
    <w:rsid w:val="00A64CA9"/>
    <w:rsid w:val="00A6581E"/>
    <w:rsid w:val="00A658DF"/>
    <w:rsid w:val="00A65A23"/>
    <w:rsid w:val="00A6620F"/>
    <w:rsid w:val="00A6663A"/>
    <w:rsid w:val="00A66BB0"/>
    <w:rsid w:val="00A66DB9"/>
    <w:rsid w:val="00A674B5"/>
    <w:rsid w:val="00A6770E"/>
    <w:rsid w:val="00A67791"/>
    <w:rsid w:val="00A67D87"/>
    <w:rsid w:val="00A70C97"/>
    <w:rsid w:val="00A70D45"/>
    <w:rsid w:val="00A70F67"/>
    <w:rsid w:val="00A71863"/>
    <w:rsid w:val="00A719FE"/>
    <w:rsid w:val="00A71B45"/>
    <w:rsid w:val="00A72102"/>
    <w:rsid w:val="00A724CD"/>
    <w:rsid w:val="00A72ABD"/>
    <w:rsid w:val="00A72B61"/>
    <w:rsid w:val="00A72D30"/>
    <w:rsid w:val="00A72FC0"/>
    <w:rsid w:val="00A732DE"/>
    <w:rsid w:val="00A738F9"/>
    <w:rsid w:val="00A73915"/>
    <w:rsid w:val="00A73F26"/>
    <w:rsid w:val="00A746E9"/>
    <w:rsid w:val="00A747E4"/>
    <w:rsid w:val="00A75567"/>
    <w:rsid w:val="00A75651"/>
    <w:rsid w:val="00A75AF7"/>
    <w:rsid w:val="00A75C68"/>
    <w:rsid w:val="00A76D14"/>
    <w:rsid w:val="00A76E3D"/>
    <w:rsid w:val="00A7710A"/>
    <w:rsid w:val="00A801E9"/>
    <w:rsid w:val="00A802EB"/>
    <w:rsid w:val="00A804EE"/>
    <w:rsid w:val="00A80666"/>
    <w:rsid w:val="00A80AE8"/>
    <w:rsid w:val="00A80DE2"/>
    <w:rsid w:val="00A81315"/>
    <w:rsid w:val="00A82BC2"/>
    <w:rsid w:val="00A83870"/>
    <w:rsid w:val="00A8419C"/>
    <w:rsid w:val="00A84787"/>
    <w:rsid w:val="00A84834"/>
    <w:rsid w:val="00A8524C"/>
    <w:rsid w:val="00A8533C"/>
    <w:rsid w:val="00A8656E"/>
    <w:rsid w:val="00A8679D"/>
    <w:rsid w:val="00A868AC"/>
    <w:rsid w:val="00A86BA8"/>
    <w:rsid w:val="00A86C60"/>
    <w:rsid w:val="00A877CC"/>
    <w:rsid w:val="00A87DF6"/>
    <w:rsid w:val="00A900E3"/>
    <w:rsid w:val="00A90955"/>
    <w:rsid w:val="00A90A34"/>
    <w:rsid w:val="00A9142E"/>
    <w:rsid w:val="00A9201F"/>
    <w:rsid w:val="00A9235E"/>
    <w:rsid w:val="00A9266E"/>
    <w:rsid w:val="00A92F36"/>
    <w:rsid w:val="00A93317"/>
    <w:rsid w:val="00A93E15"/>
    <w:rsid w:val="00A9416C"/>
    <w:rsid w:val="00A94296"/>
    <w:rsid w:val="00A9438B"/>
    <w:rsid w:val="00A9438D"/>
    <w:rsid w:val="00A9463A"/>
    <w:rsid w:val="00A95BE2"/>
    <w:rsid w:val="00A9601A"/>
    <w:rsid w:val="00A965D7"/>
    <w:rsid w:val="00A9666B"/>
    <w:rsid w:val="00A966DB"/>
    <w:rsid w:val="00A96806"/>
    <w:rsid w:val="00A96C90"/>
    <w:rsid w:val="00A9738B"/>
    <w:rsid w:val="00A9798F"/>
    <w:rsid w:val="00A97F24"/>
    <w:rsid w:val="00AA0F0B"/>
    <w:rsid w:val="00AA135C"/>
    <w:rsid w:val="00AA13F8"/>
    <w:rsid w:val="00AA15BD"/>
    <w:rsid w:val="00AA1E89"/>
    <w:rsid w:val="00AA2019"/>
    <w:rsid w:val="00AA344C"/>
    <w:rsid w:val="00AA39C7"/>
    <w:rsid w:val="00AA402D"/>
    <w:rsid w:val="00AA4745"/>
    <w:rsid w:val="00AA4877"/>
    <w:rsid w:val="00AA51B5"/>
    <w:rsid w:val="00AA52E6"/>
    <w:rsid w:val="00AA52FC"/>
    <w:rsid w:val="00AA5764"/>
    <w:rsid w:val="00AA5D78"/>
    <w:rsid w:val="00AA6F1B"/>
    <w:rsid w:val="00AA707F"/>
    <w:rsid w:val="00AA7EF3"/>
    <w:rsid w:val="00AB01EB"/>
    <w:rsid w:val="00AB0267"/>
    <w:rsid w:val="00AB098A"/>
    <w:rsid w:val="00AB0FA1"/>
    <w:rsid w:val="00AB12F1"/>
    <w:rsid w:val="00AB143E"/>
    <w:rsid w:val="00AB1507"/>
    <w:rsid w:val="00AB2630"/>
    <w:rsid w:val="00AB2C36"/>
    <w:rsid w:val="00AB2DFC"/>
    <w:rsid w:val="00AB39E1"/>
    <w:rsid w:val="00AB39F7"/>
    <w:rsid w:val="00AB3C1C"/>
    <w:rsid w:val="00AB3E58"/>
    <w:rsid w:val="00AB3EAD"/>
    <w:rsid w:val="00AB3EBE"/>
    <w:rsid w:val="00AB4193"/>
    <w:rsid w:val="00AB5069"/>
    <w:rsid w:val="00AB5544"/>
    <w:rsid w:val="00AB5625"/>
    <w:rsid w:val="00AB56FB"/>
    <w:rsid w:val="00AB5879"/>
    <w:rsid w:val="00AB59A8"/>
    <w:rsid w:val="00AB59B0"/>
    <w:rsid w:val="00AB5AF5"/>
    <w:rsid w:val="00AB63BD"/>
    <w:rsid w:val="00AB66D1"/>
    <w:rsid w:val="00AB6843"/>
    <w:rsid w:val="00AB6F3E"/>
    <w:rsid w:val="00AB7463"/>
    <w:rsid w:val="00AB781B"/>
    <w:rsid w:val="00AB7871"/>
    <w:rsid w:val="00AC0670"/>
    <w:rsid w:val="00AC09B3"/>
    <w:rsid w:val="00AC112B"/>
    <w:rsid w:val="00AC139B"/>
    <w:rsid w:val="00AC14AA"/>
    <w:rsid w:val="00AC1531"/>
    <w:rsid w:val="00AC194C"/>
    <w:rsid w:val="00AC1C28"/>
    <w:rsid w:val="00AC1E9E"/>
    <w:rsid w:val="00AC291F"/>
    <w:rsid w:val="00AC3921"/>
    <w:rsid w:val="00AC3C41"/>
    <w:rsid w:val="00AC3E95"/>
    <w:rsid w:val="00AC422A"/>
    <w:rsid w:val="00AC47D3"/>
    <w:rsid w:val="00AC5469"/>
    <w:rsid w:val="00AC58BC"/>
    <w:rsid w:val="00AC5DF6"/>
    <w:rsid w:val="00AC5E75"/>
    <w:rsid w:val="00AC6698"/>
    <w:rsid w:val="00AC6D31"/>
    <w:rsid w:val="00AC6F2E"/>
    <w:rsid w:val="00AC7107"/>
    <w:rsid w:val="00AC72CD"/>
    <w:rsid w:val="00AC73BE"/>
    <w:rsid w:val="00AD0628"/>
    <w:rsid w:val="00AD0698"/>
    <w:rsid w:val="00AD0709"/>
    <w:rsid w:val="00AD14D4"/>
    <w:rsid w:val="00AD1FD6"/>
    <w:rsid w:val="00AD240A"/>
    <w:rsid w:val="00AD2B51"/>
    <w:rsid w:val="00AD2CFE"/>
    <w:rsid w:val="00AD2DF0"/>
    <w:rsid w:val="00AD2DF1"/>
    <w:rsid w:val="00AD2FB4"/>
    <w:rsid w:val="00AD3399"/>
    <w:rsid w:val="00AD3810"/>
    <w:rsid w:val="00AD4586"/>
    <w:rsid w:val="00AD4AC1"/>
    <w:rsid w:val="00AD509A"/>
    <w:rsid w:val="00AD5349"/>
    <w:rsid w:val="00AD56E7"/>
    <w:rsid w:val="00AD66C9"/>
    <w:rsid w:val="00AD69A8"/>
    <w:rsid w:val="00AD6C6C"/>
    <w:rsid w:val="00AD7162"/>
    <w:rsid w:val="00AD73EE"/>
    <w:rsid w:val="00AD75F7"/>
    <w:rsid w:val="00AE00EF"/>
    <w:rsid w:val="00AE0800"/>
    <w:rsid w:val="00AE0912"/>
    <w:rsid w:val="00AE0E20"/>
    <w:rsid w:val="00AE120B"/>
    <w:rsid w:val="00AE13A1"/>
    <w:rsid w:val="00AE13CD"/>
    <w:rsid w:val="00AE2842"/>
    <w:rsid w:val="00AE2A6E"/>
    <w:rsid w:val="00AE2C7F"/>
    <w:rsid w:val="00AE406C"/>
    <w:rsid w:val="00AE5225"/>
    <w:rsid w:val="00AE5241"/>
    <w:rsid w:val="00AE5411"/>
    <w:rsid w:val="00AE593F"/>
    <w:rsid w:val="00AE5B79"/>
    <w:rsid w:val="00AE60D5"/>
    <w:rsid w:val="00AE65C0"/>
    <w:rsid w:val="00AE6674"/>
    <w:rsid w:val="00AE66EC"/>
    <w:rsid w:val="00AE6B34"/>
    <w:rsid w:val="00AE6F28"/>
    <w:rsid w:val="00AE7040"/>
    <w:rsid w:val="00AE7172"/>
    <w:rsid w:val="00AE7EC0"/>
    <w:rsid w:val="00AF0424"/>
    <w:rsid w:val="00AF05E4"/>
    <w:rsid w:val="00AF0904"/>
    <w:rsid w:val="00AF0C80"/>
    <w:rsid w:val="00AF183B"/>
    <w:rsid w:val="00AF1B19"/>
    <w:rsid w:val="00AF1B7B"/>
    <w:rsid w:val="00AF1B89"/>
    <w:rsid w:val="00AF1DC5"/>
    <w:rsid w:val="00AF20E6"/>
    <w:rsid w:val="00AF2753"/>
    <w:rsid w:val="00AF2DB9"/>
    <w:rsid w:val="00AF2FFF"/>
    <w:rsid w:val="00AF30B4"/>
    <w:rsid w:val="00AF3D69"/>
    <w:rsid w:val="00AF4178"/>
    <w:rsid w:val="00AF4679"/>
    <w:rsid w:val="00AF57E2"/>
    <w:rsid w:val="00AF58D5"/>
    <w:rsid w:val="00AF59E5"/>
    <w:rsid w:val="00AF659F"/>
    <w:rsid w:val="00AF6790"/>
    <w:rsid w:val="00AF70B0"/>
    <w:rsid w:val="00AF739C"/>
    <w:rsid w:val="00AF7AA1"/>
    <w:rsid w:val="00B00729"/>
    <w:rsid w:val="00B008DD"/>
    <w:rsid w:val="00B0092D"/>
    <w:rsid w:val="00B00B84"/>
    <w:rsid w:val="00B00D32"/>
    <w:rsid w:val="00B013B3"/>
    <w:rsid w:val="00B01456"/>
    <w:rsid w:val="00B01FEE"/>
    <w:rsid w:val="00B024FC"/>
    <w:rsid w:val="00B02A94"/>
    <w:rsid w:val="00B02D26"/>
    <w:rsid w:val="00B041CC"/>
    <w:rsid w:val="00B04593"/>
    <w:rsid w:val="00B04868"/>
    <w:rsid w:val="00B04985"/>
    <w:rsid w:val="00B04B74"/>
    <w:rsid w:val="00B04D8F"/>
    <w:rsid w:val="00B058C0"/>
    <w:rsid w:val="00B063D5"/>
    <w:rsid w:val="00B0641E"/>
    <w:rsid w:val="00B0703C"/>
    <w:rsid w:val="00B07C8E"/>
    <w:rsid w:val="00B10001"/>
    <w:rsid w:val="00B10B20"/>
    <w:rsid w:val="00B1124C"/>
    <w:rsid w:val="00B11268"/>
    <w:rsid w:val="00B11B12"/>
    <w:rsid w:val="00B1281E"/>
    <w:rsid w:val="00B1286F"/>
    <w:rsid w:val="00B132AD"/>
    <w:rsid w:val="00B133C3"/>
    <w:rsid w:val="00B1377F"/>
    <w:rsid w:val="00B13E8C"/>
    <w:rsid w:val="00B13F45"/>
    <w:rsid w:val="00B142BA"/>
    <w:rsid w:val="00B14B95"/>
    <w:rsid w:val="00B14F80"/>
    <w:rsid w:val="00B151C8"/>
    <w:rsid w:val="00B157E4"/>
    <w:rsid w:val="00B15EEF"/>
    <w:rsid w:val="00B16325"/>
    <w:rsid w:val="00B163F1"/>
    <w:rsid w:val="00B16775"/>
    <w:rsid w:val="00B169A7"/>
    <w:rsid w:val="00B16DBF"/>
    <w:rsid w:val="00B176B1"/>
    <w:rsid w:val="00B176F2"/>
    <w:rsid w:val="00B20838"/>
    <w:rsid w:val="00B2175D"/>
    <w:rsid w:val="00B21E4F"/>
    <w:rsid w:val="00B2207B"/>
    <w:rsid w:val="00B227D7"/>
    <w:rsid w:val="00B22856"/>
    <w:rsid w:val="00B22B9A"/>
    <w:rsid w:val="00B22EF9"/>
    <w:rsid w:val="00B24B90"/>
    <w:rsid w:val="00B24ECF"/>
    <w:rsid w:val="00B24F46"/>
    <w:rsid w:val="00B25279"/>
    <w:rsid w:val="00B25783"/>
    <w:rsid w:val="00B25866"/>
    <w:rsid w:val="00B25E80"/>
    <w:rsid w:val="00B260CC"/>
    <w:rsid w:val="00B265E6"/>
    <w:rsid w:val="00B267DD"/>
    <w:rsid w:val="00B26AE6"/>
    <w:rsid w:val="00B26BF0"/>
    <w:rsid w:val="00B273FB"/>
    <w:rsid w:val="00B27682"/>
    <w:rsid w:val="00B277E6"/>
    <w:rsid w:val="00B30070"/>
    <w:rsid w:val="00B304CB"/>
    <w:rsid w:val="00B30FAF"/>
    <w:rsid w:val="00B314F9"/>
    <w:rsid w:val="00B31830"/>
    <w:rsid w:val="00B31E80"/>
    <w:rsid w:val="00B329A9"/>
    <w:rsid w:val="00B32DAC"/>
    <w:rsid w:val="00B32EC6"/>
    <w:rsid w:val="00B32ED3"/>
    <w:rsid w:val="00B331CF"/>
    <w:rsid w:val="00B333FB"/>
    <w:rsid w:val="00B3362F"/>
    <w:rsid w:val="00B3397C"/>
    <w:rsid w:val="00B33C00"/>
    <w:rsid w:val="00B33D61"/>
    <w:rsid w:val="00B33DC7"/>
    <w:rsid w:val="00B349D6"/>
    <w:rsid w:val="00B34B09"/>
    <w:rsid w:val="00B34B45"/>
    <w:rsid w:val="00B34E4D"/>
    <w:rsid w:val="00B35B61"/>
    <w:rsid w:val="00B36C16"/>
    <w:rsid w:val="00B372AC"/>
    <w:rsid w:val="00B37AD2"/>
    <w:rsid w:val="00B400D5"/>
    <w:rsid w:val="00B412D0"/>
    <w:rsid w:val="00B41406"/>
    <w:rsid w:val="00B414AB"/>
    <w:rsid w:val="00B416D6"/>
    <w:rsid w:val="00B41718"/>
    <w:rsid w:val="00B4194E"/>
    <w:rsid w:val="00B41C2A"/>
    <w:rsid w:val="00B42524"/>
    <w:rsid w:val="00B42A08"/>
    <w:rsid w:val="00B42B4B"/>
    <w:rsid w:val="00B437DC"/>
    <w:rsid w:val="00B438B6"/>
    <w:rsid w:val="00B44AB9"/>
    <w:rsid w:val="00B45396"/>
    <w:rsid w:val="00B45833"/>
    <w:rsid w:val="00B462A8"/>
    <w:rsid w:val="00B46A2D"/>
    <w:rsid w:val="00B46B0A"/>
    <w:rsid w:val="00B46B8A"/>
    <w:rsid w:val="00B46F44"/>
    <w:rsid w:val="00B47BCA"/>
    <w:rsid w:val="00B47FF8"/>
    <w:rsid w:val="00B50373"/>
    <w:rsid w:val="00B50CB6"/>
    <w:rsid w:val="00B50F5A"/>
    <w:rsid w:val="00B50FE5"/>
    <w:rsid w:val="00B5142F"/>
    <w:rsid w:val="00B51969"/>
    <w:rsid w:val="00B51A9C"/>
    <w:rsid w:val="00B52BF7"/>
    <w:rsid w:val="00B52C7A"/>
    <w:rsid w:val="00B52EFE"/>
    <w:rsid w:val="00B53078"/>
    <w:rsid w:val="00B53274"/>
    <w:rsid w:val="00B53B5C"/>
    <w:rsid w:val="00B53D55"/>
    <w:rsid w:val="00B54964"/>
    <w:rsid w:val="00B552C6"/>
    <w:rsid w:val="00B55868"/>
    <w:rsid w:val="00B55914"/>
    <w:rsid w:val="00B55EA0"/>
    <w:rsid w:val="00B5634C"/>
    <w:rsid w:val="00B56AED"/>
    <w:rsid w:val="00B57415"/>
    <w:rsid w:val="00B5785C"/>
    <w:rsid w:val="00B57C69"/>
    <w:rsid w:val="00B606AF"/>
    <w:rsid w:val="00B609AD"/>
    <w:rsid w:val="00B60DC5"/>
    <w:rsid w:val="00B60E96"/>
    <w:rsid w:val="00B61707"/>
    <w:rsid w:val="00B61996"/>
    <w:rsid w:val="00B61A74"/>
    <w:rsid w:val="00B61AA4"/>
    <w:rsid w:val="00B61B02"/>
    <w:rsid w:val="00B622C1"/>
    <w:rsid w:val="00B62462"/>
    <w:rsid w:val="00B62FF8"/>
    <w:rsid w:val="00B63231"/>
    <w:rsid w:val="00B634B9"/>
    <w:rsid w:val="00B63580"/>
    <w:rsid w:val="00B63C65"/>
    <w:rsid w:val="00B6405F"/>
    <w:rsid w:val="00B641BD"/>
    <w:rsid w:val="00B6452F"/>
    <w:rsid w:val="00B64646"/>
    <w:rsid w:val="00B64DAB"/>
    <w:rsid w:val="00B65009"/>
    <w:rsid w:val="00B65225"/>
    <w:rsid w:val="00B65518"/>
    <w:rsid w:val="00B657AC"/>
    <w:rsid w:val="00B659FA"/>
    <w:rsid w:val="00B66674"/>
    <w:rsid w:val="00B66D2D"/>
    <w:rsid w:val="00B672CB"/>
    <w:rsid w:val="00B6787A"/>
    <w:rsid w:val="00B67C8F"/>
    <w:rsid w:val="00B67F38"/>
    <w:rsid w:val="00B70205"/>
    <w:rsid w:val="00B702D1"/>
    <w:rsid w:val="00B709E3"/>
    <w:rsid w:val="00B70B4C"/>
    <w:rsid w:val="00B71438"/>
    <w:rsid w:val="00B71F17"/>
    <w:rsid w:val="00B7293E"/>
    <w:rsid w:val="00B72D88"/>
    <w:rsid w:val="00B72DB2"/>
    <w:rsid w:val="00B745F1"/>
    <w:rsid w:val="00B746CB"/>
    <w:rsid w:val="00B748B3"/>
    <w:rsid w:val="00B748DD"/>
    <w:rsid w:val="00B74962"/>
    <w:rsid w:val="00B75178"/>
    <w:rsid w:val="00B75190"/>
    <w:rsid w:val="00B753FF"/>
    <w:rsid w:val="00B758B1"/>
    <w:rsid w:val="00B75B80"/>
    <w:rsid w:val="00B76231"/>
    <w:rsid w:val="00B767EC"/>
    <w:rsid w:val="00B76A52"/>
    <w:rsid w:val="00B76B2D"/>
    <w:rsid w:val="00B76B3F"/>
    <w:rsid w:val="00B76CE5"/>
    <w:rsid w:val="00B775D9"/>
    <w:rsid w:val="00B8005C"/>
    <w:rsid w:val="00B80699"/>
    <w:rsid w:val="00B823D9"/>
    <w:rsid w:val="00B82531"/>
    <w:rsid w:val="00B83C42"/>
    <w:rsid w:val="00B8424A"/>
    <w:rsid w:val="00B845A2"/>
    <w:rsid w:val="00B84877"/>
    <w:rsid w:val="00B84B0B"/>
    <w:rsid w:val="00B84DE5"/>
    <w:rsid w:val="00B84F21"/>
    <w:rsid w:val="00B85781"/>
    <w:rsid w:val="00B85933"/>
    <w:rsid w:val="00B8599E"/>
    <w:rsid w:val="00B85C3F"/>
    <w:rsid w:val="00B86309"/>
    <w:rsid w:val="00B866DC"/>
    <w:rsid w:val="00B86E5F"/>
    <w:rsid w:val="00B8716B"/>
    <w:rsid w:val="00B873DF"/>
    <w:rsid w:val="00B8762E"/>
    <w:rsid w:val="00B87BEB"/>
    <w:rsid w:val="00B90076"/>
    <w:rsid w:val="00B904F3"/>
    <w:rsid w:val="00B90BD9"/>
    <w:rsid w:val="00B91472"/>
    <w:rsid w:val="00B91D27"/>
    <w:rsid w:val="00B91D7A"/>
    <w:rsid w:val="00B92CA6"/>
    <w:rsid w:val="00B94170"/>
    <w:rsid w:val="00B94FBA"/>
    <w:rsid w:val="00B94FC5"/>
    <w:rsid w:val="00B95303"/>
    <w:rsid w:val="00B95404"/>
    <w:rsid w:val="00B959BA"/>
    <w:rsid w:val="00B95ED2"/>
    <w:rsid w:val="00B96D05"/>
    <w:rsid w:val="00B96E01"/>
    <w:rsid w:val="00B96FC2"/>
    <w:rsid w:val="00B97A97"/>
    <w:rsid w:val="00B97AD4"/>
    <w:rsid w:val="00B97C0E"/>
    <w:rsid w:val="00B97C19"/>
    <w:rsid w:val="00B97FF4"/>
    <w:rsid w:val="00BA0D4E"/>
    <w:rsid w:val="00BA14A7"/>
    <w:rsid w:val="00BA17BC"/>
    <w:rsid w:val="00BA1A82"/>
    <w:rsid w:val="00BA1CDC"/>
    <w:rsid w:val="00BA1E4D"/>
    <w:rsid w:val="00BA204C"/>
    <w:rsid w:val="00BA2593"/>
    <w:rsid w:val="00BA27BF"/>
    <w:rsid w:val="00BA2953"/>
    <w:rsid w:val="00BA2D59"/>
    <w:rsid w:val="00BA3C73"/>
    <w:rsid w:val="00BA44CD"/>
    <w:rsid w:val="00BA4763"/>
    <w:rsid w:val="00BA47AA"/>
    <w:rsid w:val="00BA56B4"/>
    <w:rsid w:val="00BA5C7B"/>
    <w:rsid w:val="00BA5D09"/>
    <w:rsid w:val="00BA6064"/>
    <w:rsid w:val="00BA63C8"/>
    <w:rsid w:val="00BA6828"/>
    <w:rsid w:val="00BA6A88"/>
    <w:rsid w:val="00BA6B93"/>
    <w:rsid w:val="00BA6BDF"/>
    <w:rsid w:val="00BA6EE9"/>
    <w:rsid w:val="00BA6FBC"/>
    <w:rsid w:val="00BA70C2"/>
    <w:rsid w:val="00BA713B"/>
    <w:rsid w:val="00BA731C"/>
    <w:rsid w:val="00BA7950"/>
    <w:rsid w:val="00BA7E9E"/>
    <w:rsid w:val="00BB0BB0"/>
    <w:rsid w:val="00BB0C55"/>
    <w:rsid w:val="00BB1592"/>
    <w:rsid w:val="00BB1D7D"/>
    <w:rsid w:val="00BB2F62"/>
    <w:rsid w:val="00BB33FF"/>
    <w:rsid w:val="00BB36E2"/>
    <w:rsid w:val="00BB3801"/>
    <w:rsid w:val="00BB3A66"/>
    <w:rsid w:val="00BB4218"/>
    <w:rsid w:val="00BB423F"/>
    <w:rsid w:val="00BB4305"/>
    <w:rsid w:val="00BB4A5C"/>
    <w:rsid w:val="00BB4D12"/>
    <w:rsid w:val="00BB4E1A"/>
    <w:rsid w:val="00BB4E55"/>
    <w:rsid w:val="00BB537A"/>
    <w:rsid w:val="00BB5386"/>
    <w:rsid w:val="00BB5523"/>
    <w:rsid w:val="00BB5E91"/>
    <w:rsid w:val="00BB6E58"/>
    <w:rsid w:val="00BB755C"/>
    <w:rsid w:val="00BB7A4B"/>
    <w:rsid w:val="00BB7C8E"/>
    <w:rsid w:val="00BC0894"/>
    <w:rsid w:val="00BC14AD"/>
    <w:rsid w:val="00BC1CE2"/>
    <w:rsid w:val="00BC1F9A"/>
    <w:rsid w:val="00BC226A"/>
    <w:rsid w:val="00BC337F"/>
    <w:rsid w:val="00BC3428"/>
    <w:rsid w:val="00BC34F3"/>
    <w:rsid w:val="00BC3706"/>
    <w:rsid w:val="00BC3C9C"/>
    <w:rsid w:val="00BC3D9E"/>
    <w:rsid w:val="00BC4B51"/>
    <w:rsid w:val="00BC4F39"/>
    <w:rsid w:val="00BC509E"/>
    <w:rsid w:val="00BC5A28"/>
    <w:rsid w:val="00BC5C48"/>
    <w:rsid w:val="00BC5F42"/>
    <w:rsid w:val="00BC6076"/>
    <w:rsid w:val="00BC6E84"/>
    <w:rsid w:val="00BC746E"/>
    <w:rsid w:val="00BC7997"/>
    <w:rsid w:val="00BC7B64"/>
    <w:rsid w:val="00BD0286"/>
    <w:rsid w:val="00BD0652"/>
    <w:rsid w:val="00BD068F"/>
    <w:rsid w:val="00BD0765"/>
    <w:rsid w:val="00BD0D3F"/>
    <w:rsid w:val="00BD1671"/>
    <w:rsid w:val="00BD174D"/>
    <w:rsid w:val="00BD20BA"/>
    <w:rsid w:val="00BD27DD"/>
    <w:rsid w:val="00BD2E29"/>
    <w:rsid w:val="00BD321A"/>
    <w:rsid w:val="00BD330C"/>
    <w:rsid w:val="00BD4187"/>
    <w:rsid w:val="00BD4276"/>
    <w:rsid w:val="00BD44B5"/>
    <w:rsid w:val="00BD4AD1"/>
    <w:rsid w:val="00BD4D59"/>
    <w:rsid w:val="00BD4DDD"/>
    <w:rsid w:val="00BD4F9F"/>
    <w:rsid w:val="00BD50AC"/>
    <w:rsid w:val="00BD5164"/>
    <w:rsid w:val="00BD5223"/>
    <w:rsid w:val="00BD5B33"/>
    <w:rsid w:val="00BD5E3C"/>
    <w:rsid w:val="00BD66EF"/>
    <w:rsid w:val="00BD72D3"/>
    <w:rsid w:val="00BD76DE"/>
    <w:rsid w:val="00BD7EA0"/>
    <w:rsid w:val="00BE022E"/>
    <w:rsid w:val="00BE08BC"/>
    <w:rsid w:val="00BE160F"/>
    <w:rsid w:val="00BE189C"/>
    <w:rsid w:val="00BE18EF"/>
    <w:rsid w:val="00BE1B26"/>
    <w:rsid w:val="00BE2A03"/>
    <w:rsid w:val="00BE2E76"/>
    <w:rsid w:val="00BE3A5A"/>
    <w:rsid w:val="00BE4056"/>
    <w:rsid w:val="00BE4A35"/>
    <w:rsid w:val="00BE5668"/>
    <w:rsid w:val="00BE574B"/>
    <w:rsid w:val="00BE58A7"/>
    <w:rsid w:val="00BE58A8"/>
    <w:rsid w:val="00BE59E3"/>
    <w:rsid w:val="00BE657A"/>
    <w:rsid w:val="00BE67E8"/>
    <w:rsid w:val="00BE6DF8"/>
    <w:rsid w:val="00BE7483"/>
    <w:rsid w:val="00BE7AA2"/>
    <w:rsid w:val="00BF0965"/>
    <w:rsid w:val="00BF13DA"/>
    <w:rsid w:val="00BF15E8"/>
    <w:rsid w:val="00BF16AC"/>
    <w:rsid w:val="00BF19E7"/>
    <w:rsid w:val="00BF236D"/>
    <w:rsid w:val="00BF2D1A"/>
    <w:rsid w:val="00BF2E0C"/>
    <w:rsid w:val="00BF3274"/>
    <w:rsid w:val="00BF358B"/>
    <w:rsid w:val="00BF3595"/>
    <w:rsid w:val="00BF3798"/>
    <w:rsid w:val="00BF4414"/>
    <w:rsid w:val="00BF498C"/>
    <w:rsid w:val="00BF4A1F"/>
    <w:rsid w:val="00BF4B6C"/>
    <w:rsid w:val="00BF4C8E"/>
    <w:rsid w:val="00BF55AE"/>
    <w:rsid w:val="00BF562F"/>
    <w:rsid w:val="00BF5711"/>
    <w:rsid w:val="00BF5A74"/>
    <w:rsid w:val="00BF5D7A"/>
    <w:rsid w:val="00BF67F9"/>
    <w:rsid w:val="00BF6A66"/>
    <w:rsid w:val="00BF721D"/>
    <w:rsid w:val="00BF7413"/>
    <w:rsid w:val="00BF7A6F"/>
    <w:rsid w:val="00C00104"/>
    <w:rsid w:val="00C0065F"/>
    <w:rsid w:val="00C00CDE"/>
    <w:rsid w:val="00C00D98"/>
    <w:rsid w:val="00C01240"/>
    <w:rsid w:val="00C0191F"/>
    <w:rsid w:val="00C01B50"/>
    <w:rsid w:val="00C0233D"/>
    <w:rsid w:val="00C02348"/>
    <w:rsid w:val="00C02811"/>
    <w:rsid w:val="00C02EA0"/>
    <w:rsid w:val="00C03B2A"/>
    <w:rsid w:val="00C03B2B"/>
    <w:rsid w:val="00C0400A"/>
    <w:rsid w:val="00C04BD9"/>
    <w:rsid w:val="00C04CC2"/>
    <w:rsid w:val="00C04D06"/>
    <w:rsid w:val="00C050D8"/>
    <w:rsid w:val="00C05724"/>
    <w:rsid w:val="00C05E84"/>
    <w:rsid w:val="00C06059"/>
    <w:rsid w:val="00C073FB"/>
    <w:rsid w:val="00C07B45"/>
    <w:rsid w:val="00C10F0A"/>
    <w:rsid w:val="00C1154C"/>
    <w:rsid w:val="00C11900"/>
    <w:rsid w:val="00C11A1A"/>
    <w:rsid w:val="00C1240B"/>
    <w:rsid w:val="00C12C16"/>
    <w:rsid w:val="00C12FA8"/>
    <w:rsid w:val="00C13EA9"/>
    <w:rsid w:val="00C14086"/>
    <w:rsid w:val="00C143E1"/>
    <w:rsid w:val="00C1463B"/>
    <w:rsid w:val="00C14687"/>
    <w:rsid w:val="00C14F4E"/>
    <w:rsid w:val="00C15C38"/>
    <w:rsid w:val="00C15E30"/>
    <w:rsid w:val="00C1645B"/>
    <w:rsid w:val="00C17268"/>
    <w:rsid w:val="00C17FE1"/>
    <w:rsid w:val="00C2096C"/>
    <w:rsid w:val="00C20D39"/>
    <w:rsid w:val="00C2111F"/>
    <w:rsid w:val="00C216FA"/>
    <w:rsid w:val="00C21AF1"/>
    <w:rsid w:val="00C220A3"/>
    <w:rsid w:val="00C225E3"/>
    <w:rsid w:val="00C22C3A"/>
    <w:rsid w:val="00C22F9E"/>
    <w:rsid w:val="00C23157"/>
    <w:rsid w:val="00C23677"/>
    <w:rsid w:val="00C24365"/>
    <w:rsid w:val="00C24908"/>
    <w:rsid w:val="00C2550F"/>
    <w:rsid w:val="00C265A8"/>
    <w:rsid w:val="00C2679B"/>
    <w:rsid w:val="00C26CD8"/>
    <w:rsid w:val="00C27075"/>
    <w:rsid w:val="00C27818"/>
    <w:rsid w:val="00C27846"/>
    <w:rsid w:val="00C27ABA"/>
    <w:rsid w:val="00C27F65"/>
    <w:rsid w:val="00C3047A"/>
    <w:rsid w:val="00C30AAF"/>
    <w:rsid w:val="00C320F1"/>
    <w:rsid w:val="00C326B7"/>
    <w:rsid w:val="00C329C5"/>
    <w:rsid w:val="00C32B11"/>
    <w:rsid w:val="00C33191"/>
    <w:rsid w:val="00C3319A"/>
    <w:rsid w:val="00C332C3"/>
    <w:rsid w:val="00C33A75"/>
    <w:rsid w:val="00C33AED"/>
    <w:rsid w:val="00C340FD"/>
    <w:rsid w:val="00C34F83"/>
    <w:rsid w:val="00C35540"/>
    <w:rsid w:val="00C3593F"/>
    <w:rsid w:val="00C365E1"/>
    <w:rsid w:val="00C365E6"/>
    <w:rsid w:val="00C3663D"/>
    <w:rsid w:val="00C36B6B"/>
    <w:rsid w:val="00C36D62"/>
    <w:rsid w:val="00C36ECC"/>
    <w:rsid w:val="00C3768B"/>
    <w:rsid w:val="00C376E1"/>
    <w:rsid w:val="00C37873"/>
    <w:rsid w:val="00C40467"/>
    <w:rsid w:val="00C407C1"/>
    <w:rsid w:val="00C4209B"/>
    <w:rsid w:val="00C42830"/>
    <w:rsid w:val="00C42E7C"/>
    <w:rsid w:val="00C433BD"/>
    <w:rsid w:val="00C43A79"/>
    <w:rsid w:val="00C43CD3"/>
    <w:rsid w:val="00C43E1A"/>
    <w:rsid w:val="00C44EA2"/>
    <w:rsid w:val="00C44EA5"/>
    <w:rsid w:val="00C45022"/>
    <w:rsid w:val="00C453A0"/>
    <w:rsid w:val="00C45AAE"/>
    <w:rsid w:val="00C45CD0"/>
    <w:rsid w:val="00C4612C"/>
    <w:rsid w:val="00C46C99"/>
    <w:rsid w:val="00C46D13"/>
    <w:rsid w:val="00C4710F"/>
    <w:rsid w:val="00C47278"/>
    <w:rsid w:val="00C503DD"/>
    <w:rsid w:val="00C50FE2"/>
    <w:rsid w:val="00C51EFC"/>
    <w:rsid w:val="00C52082"/>
    <w:rsid w:val="00C521D8"/>
    <w:rsid w:val="00C52957"/>
    <w:rsid w:val="00C52DF6"/>
    <w:rsid w:val="00C53120"/>
    <w:rsid w:val="00C53149"/>
    <w:rsid w:val="00C53E78"/>
    <w:rsid w:val="00C5480F"/>
    <w:rsid w:val="00C5484D"/>
    <w:rsid w:val="00C54E0A"/>
    <w:rsid w:val="00C55786"/>
    <w:rsid w:val="00C55BCC"/>
    <w:rsid w:val="00C55FB2"/>
    <w:rsid w:val="00C56A64"/>
    <w:rsid w:val="00C570C8"/>
    <w:rsid w:val="00C57652"/>
    <w:rsid w:val="00C578B6"/>
    <w:rsid w:val="00C57ADF"/>
    <w:rsid w:val="00C57ECE"/>
    <w:rsid w:val="00C6058C"/>
    <w:rsid w:val="00C60AB4"/>
    <w:rsid w:val="00C6163E"/>
    <w:rsid w:val="00C619BD"/>
    <w:rsid w:val="00C61F63"/>
    <w:rsid w:val="00C62024"/>
    <w:rsid w:val="00C621D1"/>
    <w:rsid w:val="00C6284F"/>
    <w:rsid w:val="00C62CE5"/>
    <w:rsid w:val="00C636B7"/>
    <w:rsid w:val="00C6485D"/>
    <w:rsid w:val="00C64E38"/>
    <w:rsid w:val="00C65716"/>
    <w:rsid w:val="00C659FF"/>
    <w:rsid w:val="00C65B85"/>
    <w:rsid w:val="00C65E86"/>
    <w:rsid w:val="00C65FC8"/>
    <w:rsid w:val="00C65FDA"/>
    <w:rsid w:val="00C6651D"/>
    <w:rsid w:val="00C66C3C"/>
    <w:rsid w:val="00C670B6"/>
    <w:rsid w:val="00C67648"/>
    <w:rsid w:val="00C676B2"/>
    <w:rsid w:val="00C67A05"/>
    <w:rsid w:val="00C701D0"/>
    <w:rsid w:val="00C70202"/>
    <w:rsid w:val="00C70245"/>
    <w:rsid w:val="00C707A5"/>
    <w:rsid w:val="00C709E1"/>
    <w:rsid w:val="00C70B4C"/>
    <w:rsid w:val="00C7101D"/>
    <w:rsid w:val="00C7140E"/>
    <w:rsid w:val="00C71C5D"/>
    <w:rsid w:val="00C71EBE"/>
    <w:rsid w:val="00C71FCD"/>
    <w:rsid w:val="00C728F6"/>
    <w:rsid w:val="00C729A3"/>
    <w:rsid w:val="00C7327C"/>
    <w:rsid w:val="00C7401D"/>
    <w:rsid w:val="00C744E0"/>
    <w:rsid w:val="00C74E33"/>
    <w:rsid w:val="00C74FFE"/>
    <w:rsid w:val="00C7516A"/>
    <w:rsid w:val="00C75279"/>
    <w:rsid w:val="00C7565F"/>
    <w:rsid w:val="00C7583C"/>
    <w:rsid w:val="00C75F02"/>
    <w:rsid w:val="00C760A6"/>
    <w:rsid w:val="00C76E73"/>
    <w:rsid w:val="00C77668"/>
    <w:rsid w:val="00C77FD1"/>
    <w:rsid w:val="00C8011C"/>
    <w:rsid w:val="00C81DF1"/>
    <w:rsid w:val="00C82214"/>
    <w:rsid w:val="00C8244E"/>
    <w:rsid w:val="00C83047"/>
    <w:rsid w:val="00C83EF6"/>
    <w:rsid w:val="00C8406F"/>
    <w:rsid w:val="00C841B3"/>
    <w:rsid w:val="00C85425"/>
    <w:rsid w:val="00C856F6"/>
    <w:rsid w:val="00C859A2"/>
    <w:rsid w:val="00C861F6"/>
    <w:rsid w:val="00C8692D"/>
    <w:rsid w:val="00C86961"/>
    <w:rsid w:val="00C86D01"/>
    <w:rsid w:val="00C87395"/>
    <w:rsid w:val="00C87EB1"/>
    <w:rsid w:val="00C9037E"/>
    <w:rsid w:val="00C907BE"/>
    <w:rsid w:val="00C913BE"/>
    <w:rsid w:val="00C9166D"/>
    <w:rsid w:val="00C91E03"/>
    <w:rsid w:val="00C92927"/>
    <w:rsid w:val="00C92C19"/>
    <w:rsid w:val="00C92D84"/>
    <w:rsid w:val="00C92E7B"/>
    <w:rsid w:val="00C92EEF"/>
    <w:rsid w:val="00C9318D"/>
    <w:rsid w:val="00C936BD"/>
    <w:rsid w:val="00C93741"/>
    <w:rsid w:val="00C939D0"/>
    <w:rsid w:val="00C94138"/>
    <w:rsid w:val="00C9441E"/>
    <w:rsid w:val="00C9455C"/>
    <w:rsid w:val="00C94ABE"/>
    <w:rsid w:val="00C953E2"/>
    <w:rsid w:val="00C95408"/>
    <w:rsid w:val="00C959BD"/>
    <w:rsid w:val="00C95D59"/>
    <w:rsid w:val="00C95ED8"/>
    <w:rsid w:val="00C960BF"/>
    <w:rsid w:val="00C96570"/>
    <w:rsid w:val="00C966DA"/>
    <w:rsid w:val="00C96E10"/>
    <w:rsid w:val="00C96F99"/>
    <w:rsid w:val="00C96FAA"/>
    <w:rsid w:val="00C9718C"/>
    <w:rsid w:val="00C9734C"/>
    <w:rsid w:val="00C97A00"/>
    <w:rsid w:val="00CA00E6"/>
    <w:rsid w:val="00CA0AE5"/>
    <w:rsid w:val="00CA123A"/>
    <w:rsid w:val="00CA295B"/>
    <w:rsid w:val="00CA2DB0"/>
    <w:rsid w:val="00CA3028"/>
    <w:rsid w:val="00CA36CD"/>
    <w:rsid w:val="00CA399E"/>
    <w:rsid w:val="00CA3D76"/>
    <w:rsid w:val="00CA408B"/>
    <w:rsid w:val="00CA41E5"/>
    <w:rsid w:val="00CA4324"/>
    <w:rsid w:val="00CA5057"/>
    <w:rsid w:val="00CA51C3"/>
    <w:rsid w:val="00CA53B8"/>
    <w:rsid w:val="00CA56B1"/>
    <w:rsid w:val="00CA5F2F"/>
    <w:rsid w:val="00CA62BD"/>
    <w:rsid w:val="00CA6443"/>
    <w:rsid w:val="00CA6C9E"/>
    <w:rsid w:val="00CA74DC"/>
    <w:rsid w:val="00CA77BD"/>
    <w:rsid w:val="00CA7C87"/>
    <w:rsid w:val="00CA7FAF"/>
    <w:rsid w:val="00CB0534"/>
    <w:rsid w:val="00CB0793"/>
    <w:rsid w:val="00CB11CC"/>
    <w:rsid w:val="00CB124A"/>
    <w:rsid w:val="00CB1509"/>
    <w:rsid w:val="00CB16F9"/>
    <w:rsid w:val="00CB177F"/>
    <w:rsid w:val="00CB21E2"/>
    <w:rsid w:val="00CB265B"/>
    <w:rsid w:val="00CB2A14"/>
    <w:rsid w:val="00CB2A6D"/>
    <w:rsid w:val="00CB2AD4"/>
    <w:rsid w:val="00CB3114"/>
    <w:rsid w:val="00CB36BF"/>
    <w:rsid w:val="00CB39FC"/>
    <w:rsid w:val="00CB4A45"/>
    <w:rsid w:val="00CB4E8E"/>
    <w:rsid w:val="00CB5BF1"/>
    <w:rsid w:val="00CB63AC"/>
    <w:rsid w:val="00CB646F"/>
    <w:rsid w:val="00CB65DB"/>
    <w:rsid w:val="00CB6761"/>
    <w:rsid w:val="00CB6776"/>
    <w:rsid w:val="00CB71AD"/>
    <w:rsid w:val="00CB7BE0"/>
    <w:rsid w:val="00CB7E45"/>
    <w:rsid w:val="00CB7EC0"/>
    <w:rsid w:val="00CC013F"/>
    <w:rsid w:val="00CC0D3F"/>
    <w:rsid w:val="00CC1154"/>
    <w:rsid w:val="00CC11A7"/>
    <w:rsid w:val="00CC122E"/>
    <w:rsid w:val="00CC1673"/>
    <w:rsid w:val="00CC19BA"/>
    <w:rsid w:val="00CC1DEF"/>
    <w:rsid w:val="00CC239A"/>
    <w:rsid w:val="00CC25F8"/>
    <w:rsid w:val="00CC2737"/>
    <w:rsid w:val="00CC2953"/>
    <w:rsid w:val="00CC3434"/>
    <w:rsid w:val="00CC3CD0"/>
    <w:rsid w:val="00CC3E09"/>
    <w:rsid w:val="00CC4AF6"/>
    <w:rsid w:val="00CC5AA0"/>
    <w:rsid w:val="00CC5BA8"/>
    <w:rsid w:val="00CC5DF0"/>
    <w:rsid w:val="00CC7012"/>
    <w:rsid w:val="00CC7246"/>
    <w:rsid w:val="00CC7266"/>
    <w:rsid w:val="00CC72A6"/>
    <w:rsid w:val="00CC731A"/>
    <w:rsid w:val="00CC73C6"/>
    <w:rsid w:val="00CC7479"/>
    <w:rsid w:val="00CC78FC"/>
    <w:rsid w:val="00CC7935"/>
    <w:rsid w:val="00CC7D9A"/>
    <w:rsid w:val="00CD1034"/>
    <w:rsid w:val="00CD1354"/>
    <w:rsid w:val="00CD16BC"/>
    <w:rsid w:val="00CD1973"/>
    <w:rsid w:val="00CD2272"/>
    <w:rsid w:val="00CD2C79"/>
    <w:rsid w:val="00CD2E70"/>
    <w:rsid w:val="00CD2F19"/>
    <w:rsid w:val="00CD3A9D"/>
    <w:rsid w:val="00CD3BB8"/>
    <w:rsid w:val="00CD3E24"/>
    <w:rsid w:val="00CD44F2"/>
    <w:rsid w:val="00CD45C9"/>
    <w:rsid w:val="00CD4CBC"/>
    <w:rsid w:val="00CD4D09"/>
    <w:rsid w:val="00CD4F09"/>
    <w:rsid w:val="00CD5407"/>
    <w:rsid w:val="00CD5465"/>
    <w:rsid w:val="00CD5496"/>
    <w:rsid w:val="00CD62E6"/>
    <w:rsid w:val="00CD6330"/>
    <w:rsid w:val="00CD6469"/>
    <w:rsid w:val="00CD64F3"/>
    <w:rsid w:val="00CD6743"/>
    <w:rsid w:val="00CD6EAC"/>
    <w:rsid w:val="00CD75F0"/>
    <w:rsid w:val="00CE0301"/>
    <w:rsid w:val="00CE12B4"/>
    <w:rsid w:val="00CE13D6"/>
    <w:rsid w:val="00CE2A60"/>
    <w:rsid w:val="00CE2CF8"/>
    <w:rsid w:val="00CE2D42"/>
    <w:rsid w:val="00CE30B2"/>
    <w:rsid w:val="00CE3198"/>
    <w:rsid w:val="00CE3C3F"/>
    <w:rsid w:val="00CE3D60"/>
    <w:rsid w:val="00CE4003"/>
    <w:rsid w:val="00CE424C"/>
    <w:rsid w:val="00CE45C6"/>
    <w:rsid w:val="00CE4724"/>
    <w:rsid w:val="00CE472B"/>
    <w:rsid w:val="00CE48CA"/>
    <w:rsid w:val="00CE5655"/>
    <w:rsid w:val="00CE5977"/>
    <w:rsid w:val="00CE605F"/>
    <w:rsid w:val="00CE6651"/>
    <w:rsid w:val="00CE69C7"/>
    <w:rsid w:val="00CE6B8C"/>
    <w:rsid w:val="00CE7BC5"/>
    <w:rsid w:val="00CE7F23"/>
    <w:rsid w:val="00CF042D"/>
    <w:rsid w:val="00CF0844"/>
    <w:rsid w:val="00CF09EC"/>
    <w:rsid w:val="00CF1287"/>
    <w:rsid w:val="00CF1521"/>
    <w:rsid w:val="00CF1BC7"/>
    <w:rsid w:val="00CF1DF7"/>
    <w:rsid w:val="00CF1F79"/>
    <w:rsid w:val="00CF277E"/>
    <w:rsid w:val="00CF29D0"/>
    <w:rsid w:val="00CF2D49"/>
    <w:rsid w:val="00CF3927"/>
    <w:rsid w:val="00CF3F86"/>
    <w:rsid w:val="00CF4784"/>
    <w:rsid w:val="00CF4CA3"/>
    <w:rsid w:val="00CF542E"/>
    <w:rsid w:val="00CF54DD"/>
    <w:rsid w:val="00CF572A"/>
    <w:rsid w:val="00CF5866"/>
    <w:rsid w:val="00CF5B18"/>
    <w:rsid w:val="00CF5E07"/>
    <w:rsid w:val="00CF5F11"/>
    <w:rsid w:val="00CF5F67"/>
    <w:rsid w:val="00CF68B1"/>
    <w:rsid w:val="00CF6AD0"/>
    <w:rsid w:val="00CF6D1F"/>
    <w:rsid w:val="00CF72FE"/>
    <w:rsid w:val="00CF77EC"/>
    <w:rsid w:val="00CF7B37"/>
    <w:rsid w:val="00D0064C"/>
    <w:rsid w:val="00D01358"/>
    <w:rsid w:val="00D024DE"/>
    <w:rsid w:val="00D02C12"/>
    <w:rsid w:val="00D02D0A"/>
    <w:rsid w:val="00D030A0"/>
    <w:rsid w:val="00D034CF"/>
    <w:rsid w:val="00D0368F"/>
    <w:rsid w:val="00D03BA2"/>
    <w:rsid w:val="00D03BCB"/>
    <w:rsid w:val="00D04C92"/>
    <w:rsid w:val="00D04C98"/>
    <w:rsid w:val="00D04D3B"/>
    <w:rsid w:val="00D04E41"/>
    <w:rsid w:val="00D05408"/>
    <w:rsid w:val="00D05550"/>
    <w:rsid w:val="00D05A77"/>
    <w:rsid w:val="00D061F5"/>
    <w:rsid w:val="00D061FF"/>
    <w:rsid w:val="00D065C3"/>
    <w:rsid w:val="00D0763A"/>
    <w:rsid w:val="00D077B2"/>
    <w:rsid w:val="00D07C8A"/>
    <w:rsid w:val="00D10663"/>
    <w:rsid w:val="00D1070A"/>
    <w:rsid w:val="00D10CCD"/>
    <w:rsid w:val="00D10FAA"/>
    <w:rsid w:val="00D11064"/>
    <w:rsid w:val="00D1115E"/>
    <w:rsid w:val="00D11331"/>
    <w:rsid w:val="00D1172C"/>
    <w:rsid w:val="00D11F2B"/>
    <w:rsid w:val="00D127DC"/>
    <w:rsid w:val="00D1296E"/>
    <w:rsid w:val="00D12995"/>
    <w:rsid w:val="00D13122"/>
    <w:rsid w:val="00D133B8"/>
    <w:rsid w:val="00D13C99"/>
    <w:rsid w:val="00D13E4F"/>
    <w:rsid w:val="00D13E86"/>
    <w:rsid w:val="00D148E1"/>
    <w:rsid w:val="00D150DF"/>
    <w:rsid w:val="00D152B5"/>
    <w:rsid w:val="00D15862"/>
    <w:rsid w:val="00D15D26"/>
    <w:rsid w:val="00D15E29"/>
    <w:rsid w:val="00D16242"/>
    <w:rsid w:val="00D16319"/>
    <w:rsid w:val="00D16EB5"/>
    <w:rsid w:val="00D17D2D"/>
    <w:rsid w:val="00D17EA9"/>
    <w:rsid w:val="00D2055E"/>
    <w:rsid w:val="00D21223"/>
    <w:rsid w:val="00D22398"/>
    <w:rsid w:val="00D227D1"/>
    <w:rsid w:val="00D23F5C"/>
    <w:rsid w:val="00D2428E"/>
    <w:rsid w:val="00D2503D"/>
    <w:rsid w:val="00D25310"/>
    <w:rsid w:val="00D2636B"/>
    <w:rsid w:val="00D26631"/>
    <w:rsid w:val="00D269A1"/>
    <w:rsid w:val="00D26C02"/>
    <w:rsid w:val="00D26CA6"/>
    <w:rsid w:val="00D27843"/>
    <w:rsid w:val="00D27E0B"/>
    <w:rsid w:val="00D27E71"/>
    <w:rsid w:val="00D30069"/>
    <w:rsid w:val="00D302A4"/>
    <w:rsid w:val="00D303FB"/>
    <w:rsid w:val="00D30C06"/>
    <w:rsid w:val="00D30E2E"/>
    <w:rsid w:val="00D31022"/>
    <w:rsid w:val="00D31161"/>
    <w:rsid w:val="00D31902"/>
    <w:rsid w:val="00D3277D"/>
    <w:rsid w:val="00D3312D"/>
    <w:rsid w:val="00D33861"/>
    <w:rsid w:val="00D33EC1"/>
    <w:rsid w:val="00D35162"/>
    <w:rsid w:val="00D35442"/>
    <w:rsid w:val="00D35C97"/>
    <w:rsid w:val="00D35D79"/>
    <w:rsid w:val="00D36A0D"/>
    <w:rsid w:val="00D36DC1"/>
    <w:rsid w:val="00D375E7"/>
    <w:rsid w:val="00D377D5"/>
    <w:rsid w:val="00D37A8A"/>
    <w:rsid w:val="00D40150"/>
    <w:rsid w:val="00D4032E"/>
    <w:rsid w:val="00D40629"/>
    <w:rsid w:val="00D40A86"/>
    <w:rsid w:val="00D40C33"/>
    <w:rsid w:val="00D40CAB"/>
    <w:rsid w:val="00D419D8"/>
    <w:rsid w:val="00D41D73"/>
    <w:rsid w:val="00D41FEC"/>
    <w:rsid w:val="00D42C9B"/>
    <w:rsid w:val="00D42E4C"/>
    <w:rsid w:val="00D432F6"/>
    <w:rsid w:val="00D43C33"/>
    <w:rsid w:val="00D44ECD"/>
    <w:rsid w:val="00D45329"/>
    <w:rsid w:val="00D4540F"/>
    <w:rsid w:val="00D455CF"/>
    <w:rsid w:val="00D45C90"/>
    <w:rsid w:val="00D465BC"/>
    <w:rsid w:val="00D46660"/>
    <w:rsid w:val="00D46AD9"/>
    <w:rsid w:val="00D470C8"/>
    <w:rsid w:val="00D474FD"/>
    <w:rsid w:val="00D47947"/>
    <w:rsid w:val="00D47AD7"/>
    <w:rsid w:val="00D47C04"/>
    <w:rsid w:val="00D514C6"/>
    <w:rsid w:val="00D5154F"/>
    <w:rsid w:val="00D523EF"/>
    <w:rsid w:val="00D52767"/>
    <w:rsid w:val="00D5369D"/>
    <w:rsid w:val="00D53755"/>
    <w:rsid w:val="00D541C4"/>
    <w:rsid w:val="00D5554F"/>
    <w:rsid w:val="00D55A39"/>
    <w:rsid w:val="00D55AF6"/>
    <w:rsid w:val="00D55C9A"/>
    <w:rsid w:val="00D55D5F"/>
    <w:rsid w:val="00D56747"/>
    <w:rsid w:val="00D567A8"/>
    <w:rsid w:val="00D56A00"/>
    <w:rsid w:val="00D56D76"/>
    <w:rsid w:val="00D57326"/>
    <w:rsid w:val="00D57336"/>
    <w:rsid w:val="00D57507"/>
    <w:rsid w:val="00D578A7"/>
    <w:rsid w:val="00D5790C"/>
    <w:rsid w:val="00D57A92"/>
    <w:rsid w:val="00D57C94"/>
    <w:rsid w:val="00D57E99"/>
    <w:rsid w:val="00D60003"/>
    <w:rsid w:val="00D60198"/>
    <w:rsid w:val="00D6063F"/>
    <w:rsid w:val="00D60C43"/>
    <w:rsid w:val="00D6105A"/>
    <w:rsid w:val="00D6291A"/>
    <w:rsid w:val="00D62B9A"/>
    <w:rsid w:val="00D62C0F"/>
    <w:rsid w:val="00D63382"/>
    <w:rsid w:val="00D63419"/>
    <w:rsid w:val="00D6379C"/>
    <w:rsid w:val="00D63A6D"/>
    <w:rsid w:val="00D643C6"/>
    <w:rsid w:val="00D647A9"/>
    <w:rsid w:val="00D64967"/>
    <w:rsid w:val="00D6579B"/>
    <w:rsid w:val="00D65845"/>
    <w:rsid w:val="00D65DBF"/>
    <w:rsid w:val="00D65DC6"/>
    <w:rsid w:val="00D6674E"/>
    <w:rsid w:val="00D66C34"/>
    <w:rsid w:val="00D6703A"/>
    <w:rsid w:val="00D671D2"/>
    <w:rsid w:val="00D6723C"/>
    <w:rsid w:val="00D674A4"/>
    <w:rsid w:val="00D676D5"/>
    <w:rsid w:val="00D7038B"/>
    <w:rsid w:val="00D7061E"/>
    <w:rsid w:val="00D70C13"/>
    <w:rsid w:val="00D70CD3"/>
    <w:rsid w:val="00D70CE5"/>
    <w:rsid w:val="00D7160B"/>
    <w:rsid w:val="00D71825"/>
    <w:rsid w:val="00D718DD"/>
    <w:rsid w:val="00D71BBA"/>
    <w:rsid w:val="00D72BA4"/>
    <w:rsid w:val="00D73358"/>
    <w:rsid w:val="00D74FEF"/>
    <w:rsid w:val="00D75000"/>
    <w:rsid w:val="00D7505C"/>
    <w:rsid w:val="00D751C8"/>
    <w:rsid w:val="00D75CBA"/>
    <w:rsid w:val="00D76472"/>
    <w:rsid w:val="00D767D7"/>
    <w:rsid w:val="00D767EE"/>
    <w:rsid w:val="00D76A50"/>
    <w:rsid w:val="00D76E35"/>
    <w:rsid w:val="00D76E68"/>
    <w:rsid w:val="00D77D23"/>
    <w:rsid w:val="00D809AB"/>
    <w:rsid w:val="00D80B88"/>
    <w:rsid w:val="00D80F2D"/>
    <w:rsid w:val="00D817C4"/>
    <w:rsid w:val="00D819BD"/>
    <w:rsid w:val="00D81B39"/>
    <w:rsid w:val="00D81F13"/>
    <w:rsid w:val="00D827A2"/>
    <w:rsid w:val="00D82C5E"/>
    <w:rsid w:val="00D82DED"/>
    <w:rsid w:val="00D83439"/>
    <w:rsid w:val="00D834CA"/>
    <w:rsid w:val="00D83704"/>
    <w:rsid w:val="00D837D3"/>
    <w:rsid w:val="00D83C86"/>
    <w:rsid w:val="00D83C8A"/>
    <w:rsid w:val="00D843EC"/>
    <w:rsid w:val="00D844E1"/>
    <w:rsid w:val="00D84CC9"/>
    <w:rsid w:val="00D84D89"/>
    <w:rsid w:val="00D84ECE"/>
    <w:rsid w:val="00D85975"/>
    <w:rsid w:val="00D86174"/>
    <w:rsid w:val="00D86A99"/>
    <w:rsid w:val="00D879C1"/>
    <w:rsid w:val="00D87BC9"/>
    <w:rsid w:val="00D90452"/>
    <w:rsid w:val="00D90CD4"/>
    <w:rsid w:val="00D9167B"/>
    <w:rsid w:val="00D9174E"/>
    <w:rsid w:val="00D925BE"/>
    <w:rsid w:val="00D9261F"/>
    <w:rsid w:val="00D92C47"/>
    <w:rsid w:val="00D930D4"/>
    <w:rsid w:val="00D93558"/>
    <w:rsid w:val="00D93CCA"/>
    <w:rsid w:val="00D946DD"/>
    <w:rsid w:val="00D9470C"/>
    <w:rsid w:val="00D95031"/>
    <w:rsid w:val="00D950B1"/>
    <w:rsid w:val="00D956BE"/>
    <w:rsid w:val="00D95B15"/>
    <w:rsid w:val="00D95CE1"/>
    <w:rsid w:val="00D95D5A"/>
    <w:rsid w:val="00D961FA"/>
    <w:rsid w:val="00D9628D"/>
    <w:rsid w:val="00D969C9"/>
    <w:rsid w:val="00D96A7C"/>
    <w:rsid w:val="00D97467"/>
    <w:rsid w:val="00DA0224"/>
    <w:rsid w:val="00DA0860"/>
    <w:rsid w:val="00DA0E71"/>
    <w:rsid w:val="00DA13A3"/>
    <w:rsid w:val="00DA1410"/>
    <w:rsid w:val="00DA176F"/>
    <w:rsid w:val="00DA1806"/>
    <w:rsid w:val="00DA1BD5"/>
    <w:rsid w:val="00DA1FF6"/>
    <w:rsid w:val="00DA3248"/>
    <w:rsid w:val="00DA3462"/>
    <w:rsid w:val="00DA46D3"/>
    <w:rsid w:val="00DA5F7D"/>
    <w:rsid w:val="00DA6609"/>
    <w:rsid w:val="00DA6D95"/>
    <w:rsid w:val="00DA7034"/>
    <w:rsid w:val="00DA775C"/>
    <w:rsid w:val="00DB018B"/>
    <w:rsid w:val="00DB0647"/>
    <w:rsid w:val="00DB075D"/>
    <w:rsid w:val="00DB0CBE"/>
    <w:rsid w:val="00DB0D1C"/>
    <w:rsid w:val="00DB10A9"/>
    <w:rsid w:val="00DB1DFF"/>
    <w:rsid w:val="00DB25C9"/>
    <w:rsid w:val="00DB32E7"/>
    <w:rsid w:val="00DB3407"/>
    <w:rsid w:val="00DB3B03"/>
    <w:rsid w:val="00DB4462"/>
    <w:rsid w:val="00DB45F3"/>
    <w:rsid w:val="00DB4A4C"/>
    <w:rsid w:val="00DB4EEF"/>
    <w:rsid w:val="00DB566F"/>
    <w:rsid w:val="00DB60D4"/>
    <w:rsid w:val="00DB61F3"/>
    <w:rsid w:val="00DB6365"/>
    <w:rsid w:val="00DB64BD"/>
    <w:rsid w:val="00DB68D1"/>
    <w:rsid w:val="00DB6A66"/>
    <w:rsid w:val="00DB6B8E"/>
    <w:rsid w:val="00DB6E76"/>
    <w:rsid w:val="00DB6FD9"/>
    <w:rsid w:val="00DB717D"/>
    <w:rsid w:val="00DB71A2"/>
    <w:rsid w:val="00DB79FE"/>
    <w:rsid w:val="00DC01E3"/>
    <w:rsid w:val="00DC0226"/>
    <w:rsid w:val="00DC07EE"/>
    <w:rsid w:val="00DC08EA"/>
    <w:rsid w:val="00DC0906"/>
    <w:rsid w:val="00DC0B8C"/>
    <w:rsid w:val="00DC121B"/>
    <w:rsid w:val="00DC1554"/>
    <w:rsid w:val="00DC155B"/>
    <w:rsid w:val="00DC1AE2"/>
    <w:rsid w:val="00DC1C13"/>
    <w:rsid w:val="00DC21B6"/>
    <w:rsid w:val="00DC237A"/>
    <w:rsid w:val="00DC2467"/>
    <w:rsid w:val="00DC2577"/>
    <w:rsid w:val="00DC3267"/>
    <w:rsid w:val="00DC32E5"/>
    <w:rsid w:val="00DC3898"/>
    <w:rsid w:val="00DC40BE"/>
    <w:rsid w:val="00DC4223"/>
    <w:rsid w:val="00DC4D75"/>
    <w:rsid w:val="00DC5045"/>
    <w:rsid w:val="00DC561F"/>
    <w:rsid w:val="00DC5C92"/>
    <w:rsid w:val="00DC5CCF"/>
    <w:rsid w:val="00DC6448"/>
    <w:rsid w:val="00DC648C"/>
    <w:rsid w:val="00DC6981"/>
    <w:rsid w:val="00DC6EF2"/>
    <w:rsid w:val="00DC73FB"/>
    <w:rsid w:val="00DC747B"/>
    <w:rsid w:val="00DC7D05"/>
    <w:rsid w:val="00DC7E14"/>
    <w:rsid w:val="00DC7E43"/>
    <w:rsid w:val="00DD0096"/>
    <w:rsid w:val="00DD125C"/>
    <w:rsid w:val="00DD189C"/>
    <w:rsid w:val="00DD1ACE"/>
    <w:rsid w:val="00DD29DB"/>
    <w:rsid w:val="00DD2CEB"/>
    <w:rsid w:val="00DD3236"/>
    <w:rsid w:val="00DD342B"/>
    <w:rsid w:val="00DD3589"/>
    <w:rsid w:val="00DD37C4"/>
    <w:rsid w:val="00DD3AC5"/>
    <w:rsid w:val="00DD3B3E"/>
    <w:rsid w:val="00DD3CCE"/>
    <w:rsid w:val="00DD3F8F"/>
    <w:rsid w:val="00DD4448"/>
    <w:rsid w:val="00DD4CC7"/>
    <w:rsid w:val="00DD50E3"/>
    <w:rsid w:val="00DD59C5"/>
    <w:rsid w:val="00DD621B"/>
    <w:rsid w:val="00DD67F3"/>
    <w:rsid w:val="00DD6EFC"/>
    <w:rsid w:val="00DD72A0"/>
    <w:rsid w:val="00DD75DC"/>
    <w:rsid w:val="00DD763E"/>
    <w:rsid w:val="00DD7C6B"/>
    <w:rsid w:val="00DE02CA"/>
    <w:rsid w:val="00DE0603"/>
    <w:rsid w:val="00DE0D00"/>
    <w:rsid w:val="00DE11E4"/>
    <w:rsid w:val="00DE1A4E"/>
    <w:rsid w:val="00DE2025"/>
    <w:rsid w:val="00DE2740"/>
    <w:rsid w:val="00DE30BC"/>
    <w:rsid w:val="00DE3DED"/>
    <w:rsid w:val="00DE4166"/>
    <w:rsid w:val="00DE4C52"/>
    <w:rsid w:val="00DE4E4D"/>
    <w:rsid w:val="00DE510D"/>
    <w:rsid w:val="00DE69C3"/>
    <w:rsid w:val="00DE69D4"/>
    <w:rsid w:val="00DE6E3A"/>
    <w:rsid w:val="00DE7478"/>
    <w:rsid w:val="00DE7956"/>
    <w:rsid w:val="00DF025D"/>
    <w:rsid w:val="00DF0717"/>
    <w:rsid w:val="00DF0D27"/>
    <w:rsid w:val="00DF1444"/>
    <w:rsid w:val="00DF1A97"/>
    <w:rsid w:val="00DF1C8D"/>
    <w:rsid w:val="00DF1D88"/>
    <w:rsid w:val="00DF293E"/>
    <w:rsid w:val="00DF36E3"/>
    <w:rsid w:val="00DF3B12"/>
    <w:rsid w:val="00DF44B3"/>
    <w:rsid w:val="00DF44F6"/>
    <w:rsid w:val="00DF4AA3"/>
    <w:rsid w:val="00DF4DF5"/>
    <w:rsid w:val="00DF59CF"/>
    <w:rsid w:val="00DF5C88"/>
    <w:rsid w:val="00DF5DB3"/>
    <w:rsid w:val="00DF6523"/>
    <w:rsid w:val="00DF65AE"/>
    <w:rsid w:val="00DF74C3"/>
    <w:rsid w:val="00DF7566"/>
    <w:rsid w:val="00DF78AF"/>
    <w:rsid w:val="00DF79E8"/>
    <w:rsid w:val="00E00688"/>
    <w:rsid w:val="00E007C4"/>
    <w:rsid w:val="00E00C00"/>
    <w:rsid w:val="00E00D6B"/>
    <w:rsid w:val="00E01707"/>
    <w:rsid w:val="00E01B40"/>
    <w:rsid w:val="00E0254A"/>
    <w:rsid w:val="00E02B5C"/>
    <w:rsid w:val="00E0376C"/>
    <w:rsid w:val="00E04976"/>
    <w:rsid w:val="00E05585"/>
    <w:rsid w:val="00E058D1"/>
    <w:rsid w:val="00E076DB"/>
    <w:rsid w:val="00E07850"/>
    <w:rsid w:val="00E1001C"/>
    <w:rsid w:val="00E10388"/>
    <w:rsid w:val="00E114B0"/>
    <w:rsid w:val="00E1168A"/>
    <w:rsid w:val="00E117D7"/>
    <w:rsid w:val="00E11929"/>
    <w:rsid w:val="00E11D1F"/>
    <w:rsid w:val="00E1207B"/>
    <w:rsid w:val="00E12262"/>
    <w:rsid w:val="00E125CA"/>
    <w:rsid w:val="00E12C31"/>
    <w:rsid w:val="00E12C37"/>
    <w:rsid w:val="00E12D89"/>
    <w:rsid w:val="00E132BE"/>
    <w:rsid w:val="00E13729"/>
    <w:rsid w:val="00E148CE"/>
    <w:rsid w:val="00E14AC7"/>
    <w:rsid w:val="00E14EF3"/>
    <w:rsid w:val="00E153F7"/>
    <w:rsid w:val="00E1551B"/>
    <w:rsid w:val="00E1582E"/>
    <w:rsid w:val="00E1587F"/>
    <w:rsid w:val="00E160BD"/>
    <w:rsid w:val="00E16336"/>
    <w:rsid w:val="00E16835"/>
    <w:rsid w:val="00E168EB"/>
    <w:rsid w:val="00E16A9E"/>
    <w:rsid w:val="00E17245"/>
    <w:rsid w:val="00E20765"/>
    <w:rsid w:val="00E20845"/>
    <w:rsid w:val="00E20923"/>
    <w:rsid w:val="00E20DB0"/>
    <w:rsid w:val="00E21574"/>
    <w:rsid w:val="00E22189"/>
    <w:rsid w:val="00E222BF"/>
    <w:rsid w:val="00E22CDB"/>
    <w:rsid w:val="00E2435C"/>
    <w:rsid w:val="00E2481E"/>
    <w:rsid w:val="00E24C97"/>
    <w:rsid w:val="00E24D45"/>
    <w:rsid w:val="00E25D53"/>
    <w:rsid w:val="00E26E4D"/>
    <w:rsid w:val="00E27171"/>
    <w:rsid w:val="00E277F9"/>
    <w:rsid w:val="00E27978"/>
    <w:rsid w:val="00E279CA"/>
    <w:rsid w:val="00E27DEB"/>
    <w:rsid w:val="00E27F8D"/>
    <w:rsid w:val="00E30118"/>
    <w:rsid w:val="00E311E0"/>
    <w:rsid w:val="00E31D7C"/>
    <w:rsid w:val="00E31D7F"/>
    <w:rsid w:val="00E32D91"/>
    <w:rsid w:val="00E32F36"/>
    <w:rsid w:val="00E3367A"/>
    <w:rsid w:val="00E338F3"/>
    <w:rsid w:val="00E33B3C"/>
    <w:rsid w:val="00E33B4D"/>
    <w:rsid w:val="00E33EA6"/>
    <w:rsid w:val="00E3441C"/>
    <w:rsid w:val="00E34644"/>
    <w:rsid w:val="00E3541E"/>
    <w:rsid w:val="00E3656F"/>
    <w:rsid w:val="00E37225"/>
    <w:rsid w:val="00E37268"/>
    <w:rsid w:val="00E374A4"/>
    <w:rsid w:val="00E37635"/>
    <w:rsid w:val="00E37BCD"/>
    <w:rsid w:val="00E37C8A"/>
    <w:rsid w:val="00E37E3A"/>
    <w:rsid w:val="00E4054A"/>
    <w:rsid w:val="00E409A5"/>
    <w:rsid w:val="00E414D2"/>
    <w:rsid w:val="00E41A62"/>
    <w:rsid w:val="00E41AD8"/>
    <w:rsid w:val="00E41FA9"/>
    <w:rsid w:val="00E424B4"/>
    <w:rsid w:val="00E42867"/>
    <w:rsid w:val="00E428DC"/>
    <w:rsid w:val="00E433F6"/>
    <w:rsid w:val="00E434EC"/>
    <w:rsid w:val="00E43530"/>
    <w:rsid w:val="00E43612"/>
    <w:rsid w:val="00E43800"/>
    <w:rsid w:val="00E43BB5"/>
    <w:rsid w:val="00E43E60"/>
    <w:rsid w:val="00E4412F"/>
    <w:rsid w:val="00E4489B"/>
    <w:rsid w:val="00E44933"/>
    <w:rsid w:val="00E449A7"/>
    <w:rsid w:val="00E449DE"/>
    <w:rsid w:val="00E45549"/>
    <w:rsid w:val="00E45E83"/>
    <w:rsid w:val="00E4672A"/>
    <w:rsid w:val="00E469FE"/>
    <w:rsid w:val="00E47398"/>
    <w:rsid w:val="00E50062"/>
    <w:rsid w:val="00E50203"/>
    <w:rsid w:val="00E502B6"/>
    <w:rsid w:val="00E505E3"/>
    <w:rsid w:val="00E506F9"/>
    <w:rsid w:val="00E50C34"/>
    <w:rsid w:val="00E50CD4"/>
    <w:rsid w:val="00E5105F"/>
    <w:rsid w:val="00E51D5A"/>
    <w:rsid w:val="00E51DF4"/>
    <w:rsid w:val="00E52047"/>
    <w:rsid w:val="00E52268"/>
    <w:rsid w:val="00E5229B"/>
    <w:rsid w:val="00E524D7"/>
    <w:rsid w:val="00E52623"/>
    <w:rsid w:val="00E52AFF"/>
    <w:rsid w:val="00E52C0A"/>
    <w:rsid w:val="00E52C43"/>
    <w:rsid w:val="00E52EDC"/>
    <w:rsid w:val="00E5360D"/>
    <w:rsid w:val="00E53CCE"/>
    <w:rsid w:val="00E54142"/>
    <w:rsid w:val="00E54953"/>
    <w:rsid w:val="00E5506E"/>
    <w:rsid w:val="00E55426"/>
    <w:rsid w:val="00E5571C"/>
    <w:rsid w:val="00E55868"/>
    <w:rsid w:val="00E55C2F"/>
    <w:rsid w:val="00E561FD"/>
    <w:rsid w:val="00E56A16"/>
    <w:rsid w:val="00E56A23"/>
    <w:rsid w:val="00E56E13"/>
    <w:rsid w:val="00E56ED4"/>
    <w:rsid w:val="00E56FA4"/>
    <w:rsid w:val="00E5725A"/>
    <w:rsid w:val="00E57B8D"/>
    <w:rsid w:val="00E600B7"/>
    <w:rsid w:val="00E60595"/>
    <w:rsid w:val="00E605DF"/>
    <w:rsid w:val="00E60D88"/>
    <w:rsid w:val="00E61EBA"/>
    <w:rsid w:val="00E62937"/>
    <w:rsid w:val="00E62F09"/>
    <w:rsid w:val="00E633E6"/>
    <w:rsid w:val="00E63451"/>
    <w:rsid w:val="00E63C3D"/>
    <w:rsid w:val="00E64032"/>
    <w:rsid w:val="00E64483"/>
    <w:rsid w:val="00E6452F"/>
    <w:rsid w:val="00E64B5D"/>
    <w:rsid w:val="00E65033"/>
    <w:rsid w:val="00E6513E"/>
    <w:rsid w:val="00E65B88"/>
    <w:rsid w:val="00E6628B"/>
    <w:rsid w:val="00E66309"/>
    <w:rsid w:val="00E66713"/>
    <w:rsid w:val="00E669D8"/>
    <w:rsid w:val="00E66B36"/>
    <w:rsid w:val="00E673B2"/>
    <w:rsid w:val="00E6778E"/>
    <w:rsid w:val="00E67B9D"/>
    <w:rsid w:val="00E67F9A"/>
    <w:rsid w:val="00E705B6"/>
    <w:rsid w:val="00E7074A"/>
    <w:rsid w:val="00E70789"/>
    <w:rsid w:val="00E70964"/>
    <w:rsid w:val="00E71212"/>
    <w:rsid w:val="00E71C6B"/>
    <w:rsid w:val="00E71D68"/>
    <w:rsid w:val="00E72323"/>
    <w:rsid w:val="00E728A1"/>
    <w:rsid w:val="00E728CE"/>
    <w:rsid w:val="00E72D3E"/>
    <w:rsid w:val="00E734B4"/>
    <w:rsid w:val="00E73798"/>
    <w:rsid w:val="00E73C42"/>
    <w:rsid w:val="00E74A86"/>
    <w:rsid w:val="00E7553B"/>
    <w:rsid w:val="00E756D5"/>
    <w:rsid w:val="00E75B1B"/>
    <w:rsid w:val="00E75F42"/>
    <w:rsid w:val="00E76199"/>
    <w:rsid w:val="00E761AA"/>
    <w:rsid w:val="00E762D3"/>
    <w:rsid w:val="00E763EC"/>
    <w:rsid w:val="00E76E72"/>
    <w:rsid w:val="00E77556"/>
    <w:rsid w:val="00E7756C"/>
    <w:rsid w:val="00E77E07"/>
    <w:rsid w:val="00E77F3E"/>
    <w:rsid w:val="00E80B3C"/>
    <w:rsid w:val="00E80C96"/>
    <w:rsid w:val="00E812F5"/>
    <w:rsid w:val="00E817B4"/>
    <w:rsid w:val="00E81F2B"/>
    <w:rsid w:val="00E83123"/>
    <w:rsid w:val="00E83C24"/>
    <w:rsid w:val="00E84436"/>
    <w:rsid w:val="00E84805"/>
    <w:rsid w:val="00E84833"/>
    <w:rsid w:val="00E8488E"/>
    <w:rsid w:val="00E8527C"/>
    <w:rsid w:val="00E85604"/>
    <w:rsid w:val="00E86592"/>
    <w:rsid w:val="00E87225"/>
    <w:rsid w:val="00E8770B"/>
    <w:rsid w:val="00E87B97"/>
    <w:rsid w:val="00E90492"/>
    <w:rsid w:val="00E90832"/>
    <w:rsid w:val="00E90863"/>
    <w:rsid w:val="00E90906"/>
    <w:rsid w:val="00E90D52"/>
    <w:rsid w:val="00E9152C"/>
    <w:rsid w:val="00E91AA2"/>
    <w:rsid w:val="00E91F21"/>
    <w:rsid w:val="00E91F32"/>
    <w:rsid w:val="00E92207"/>
    <w:rsid w:val="00E92D99"/>
    <w:rsid w:val="00E92DB2"/>
    <w:rsid w:val="00E93086"/>
    <w:rsid w:val="00E9316D"/>
    <w:rsid w:val="00E93BDB"/>
    <w:rsid w:val="00E93DF6"/>
    <w:rsid w:val="00E94448"/>
    <w:rsid w:val="00E94604"/>
    <w:rsid w:val="00E94A90"/>
    <w:rsid w:val="00E94AF4"/>
    <w:rsid w:val="00E957E0"/>
    <w:rsid w:val="00E95B0B"/>
    <w:rsid w:val="00E96F6C"/>
    <w:rsid w:val="00E97690"/>
    <w:rsid w:val="00E9794C"/>
    <w:rsid w:val="00EA043E"/>
    <w:rsid w:val="00EA0BB9"/>
    <w:rsid w:val="00EA1300"/>
    <w:rsid w:val="00EA1575"/>
    <w:rsid w:val="00EA1A52"/>
    <w:rsid w:val="00EA2466"/>
    <w:rsid w:val="00EA2F1D"/>
    <w:rsid w:val="00EA3002"/>
    <w:rsid w:val="00EA30E0"/>
    <w:rsid w:val="00EA324A"/>
    <w:rsid w:val="00EA338D"/>
    <w:rsid w:val="00EA3694"/>
    <w:rsid w:val="00EA3A06"/>
    <w:rsid w:val="00EA3D00"/>
    <w:rsid w:val="00EA4140"/>
    <w:rsid w:val="00EA43B7"/>
    <w:rsid w:val="00EA43F2"/>
    <w:rsid w:val="00EA44A7"/>
    <w:rsid w:val="00EA533C"/>
    <w:rsid w:val="00EA5BC4"/>
    <w:rsid w:val="00EA648F"/>
    <w:rsid w:val="00EA6A14"/>
    <w:rsid w:val="00EA74C7"/>
    <w:rsid w:val="00EA75F5"/>
    <w:rsid w:val="00EB04D6"/>
    <w:rsid w:val="00EB05F3"/>
    <w:rsid w:val="00EB064F"/>
    <w:rsid w:val="00EB0EC7"/>
    <w:rsid w:val="00EB0F38"/>
    <w:rsid w:val="00EB1A6F"/>
    <w:rsid w:val="00EB1DCF"/>
    <w:rsid w:val="00EB1EFB"/>
    <w:rsid w:val="00EB24C3"/>
    <w:rsid w:val="00EB26B0"/>
    <w:rsid w:val="00EB276C"/>
    <w:rsid w:val="00EB2E79"/>
    <w:rsid w:val="00EB33AA"/>
    <w:rsid w:val="00EB37A8"/>
    <w:rsid w:val="00EB390A"/>
    <w:rsid w:val="00EB3DB1"/>
    <w:rsid w:val="00EB3F75"/>
    <w:rsid w:val="00EB44B8"/>
    <w:rsid w:val="00EB4B44"/>
    <w:rsid w:val="00EB4DBF"/>
    <w:rsid w:val="00EB4DFF"/>
    <w:rsid w:val="00EB56F9"/>
    <w:rsid w:val="00EB5985"/>
    <w:rsid w:val="00EB5EA5"/>
    <w:rsid w:val="00EB60F9"/>
    <w:rsid w:val="00EB61DE"/>
    <w:rsid w:val="00EB6D27"/>
    <w:rsid w:val="00EB724A"/>
    <w:rsid w:val="00EC0388"/>
    <w:rsid w:val="00EC044E"/>
    <w:rsid w:val="00EC0831"/>
    <w:rsid w:val="00EC0F94"/>
    <w:rsid w:val="00EC1DC2"/>
    <w:rsid w:val="00EC263C"/>
    <w:rsid w:val="00EC26AA"/>
    <w:rsid w:val="00EC2D59"/>
    <w:rsid w:val="00EC2ECA"/>
    <w:rsid w:val="00EC30E5"/>
    <w:rsid w:val="00EC33F8"/>
    <w:rsid w:val="00EC3C4C"/>
    <w:rsid w:val="00EC4045"/>
    <w:rsid w:val="00EC46BB"/>
    <w:rsid w:val="00EC4D8F"/>
    <w:rsid w:val="00EC4FF5"/>
    <w:rsid w:val="00EC52FC"/>
    <w:rsid w:val="00EC56AF"/>
    <w:rsid w:val="00EC5E45"/>
    <w:rsid w:val="00EC65E4"/>
    <w:rsid w:val="00EC6EBC"/>
    <w:rsid w:val="00EC7200"/>
    <w:rsid w:val="00EC7965"/>
    <w:rsid w:val="00EC7B0A"/>
    <w:rsid w:val="00EC7CEF"/>
    <w:rsid w:val="00EC7F72"/>
    <w:rsid w:val="00ED04A8"/>
    <w:rsid w:val="00ED0907"/>
    <w:rsid w:val="00ED10A3"/>
    <w:rsid w:val="00ED14BF"/>
    <w:rsid w:val="00ED1C49"/>
    <w:rsid w:val="00ED2022"/>
    <w:rsid w:val="00ED29A1"/>
    <w:rsid w:val="00ED2CDF"/>
    <w:rsid w:val="00ED3522"/>
    <w:rsid w:val="00ED3885"/>
    <w:rsid w:val="00ED4B9D"/>
    <w:rsid w:val="00ED4D28"/>
    <w:rsid w:val="00ED50DF"/>
    <w:rsid w:val="00ED5460"/>
    <w:rsid w:val="00ED5886"/>
    <w:rsid w:val="00ED61AC"/>
    <w:rsid w:val="00ED61D7"/>
    <w:rsid w:val="00ED6CB0"/>
    <w:rsid w:val="00ED7A5F"/>
    <w:rsid w:val="00ED7AD4"/>
    <w:rsid w:val="00ED7D42"/>
    <w:rsid w:val="00EE0244"/>
    <w:rsid w:val="00EE1E46"/>
    <w:rsid w:val="00EE2C28"/>
    <w:rsid w:val="00EE3223"/>
    <w:rsid w:val="00EE3CE2"/>
    <w:rsid w:val="00EE3E82"/>
    <w:rsid w:val="00EE419D"/>
    <w:rsid w:val="00EE4A38"/>
    <w:rsid w:val="00EE53C1"/>
    <w:rsid w:val="00EE542C"/>
    <w:rsid w:val="00EE5BEA"/>
    <w:rsid w:val="00EE6B51"/>
    <w:rsid w:val="00EE6CF2"/>
    <w:rsid w:val="00EE6D5E"/>
    <w:rsid w:val="00EE6D92"/>
    <w:rsid w:val="00EE7136"/>
    <w:rsid w:val="00EE7376"/>
    <w:rsid w:val="00EE742A"/>
    <w:rsid w:val="00EE7AB7"/>
    <w:rsid w:val="00EE7C9F"/>
    <w:rsid w:val="00EF0E3A"/>
    <w:rsid w:val="00EF11AE"/>
    <w:rsid w:val="00EF12F8"/>
    <w:rsid w:val="00EF16AD"/>
    <w:rsid w:val="00EF21FA"/>
    <w:rsid w:val="00EF24B1"/>
    <w:rsid w:val="00EF2A22"/>
    <w:rsid w:val="00EF2C42"/>
    <w:rsid w:val="00EF2C72"/>
    <w:rsid w:val="00EF315E"/>
    <w:rsid w:val="00EF3E7A"/>
    <w:rsid w:val="00EF4191"/>
    <w:rsid w:val="00EF41D4"/>
    <w:rsid w:val="00EF49C0"/>
    <w:rsid w:val="00EF5F77"/>
    <w:rsid w:val="00EF64A9"/>
    <w:rsid w:val="00EF6CA4"/>
    <w:rsid w:val="00EF6CCF"/>
    <w:rsid w:val="00EF7284"/>
    <w:rsid w:val="00EF7AED"/>
    <w:rsid w:val="00F0011A"/>
    <w:rsid w:val="00F00294"/>
    <w:rsid w:val="00F002D9"/>
    <w:rsid w:val="00F00421"/>
    <w:rsid w:val="00F00FB4"/>
    <w:rsid w:val="00F00FC5"/>
    <w:rsid w:val="00F01086"/>
    <w:rsid w:val="00F01B46"/>
    <w:rsid w:val="00F01FFE"/>
    <w:rsid w:val="00F028F0"/>
    <w:rsid w:val="00F02900"/>
    <w:rsid w:val="00F02982"/>
    <w:rsid w:val="00F02E04"/>
    <w:rsid w:val="00F0352A"/>
    <w:rsid w:val="00F035CA"/>
    <w:rsid w:val="00F0367E"/>
    <w:rsid w:val="00F03899"/>
    <w:rsid w:val="00F03DEA"/>
    <w:rsid w:val="00F043AD"/>
    <w:rsid w:val="00F0465D"/>
    <w:rsid w:val="00F04A7B"/>
    <w:rsid w:val="00F0505B"/>
    <w:rsid w:val="00F05076"/>
    <w:rsid w:val="00F05432"/>
    <w:rsid w:val="00F05AF4"/>
    <w:rsid w:val="00F05BE9"/>
    <w:rsid w:val="00F05CF8"/>
    <w:rsid w:val="00F06C67"/>
    <w:rsid w:val="00F06D46"/>
    <w:rsid w:val="00F070E3"/>
    <w:rsid w:val="00F0738C"/>
    <w:rsid w:val="00F07B0A"/>
    <w:rsid w:val="00F07E48"/>
    <w:rsid w:val="00F101A6"/>
    <w:rsid w:val="00F102B5"/>
    <w:rsid w:val="00F103C7"/>
    <w:rsid w:val="00F103FD"/>
    <w:rsid w:val="00F108A0"/>
    <w:rsid w:val="00F108F2"/>
    <w:rsid w:val="00F11013"/>
    <w:rsid w:val="00F11521"/>
    <w:rsid w:val="00F11A6B"/>
    <w:rsid w:val="00F11AD7"/>
    <w:rsid w:val="00F11F8B"/>
    <w:rsid w:val="00F1222C"/>
    <w:rsid w:val="00F124B7"/>
    <w:rsid w:val="00F12E87"/>
    <w:rsid w:val="00F13070"/>
    <w:rsid w:val="00F13813"/>
    <w:rsid w:val="00F154BF"/>
    <w:rsid w:val="00F159E0"/>
    <w:rsid w:val="00F15D73"/>
    <w:rsid w:val="00F15E89"/>
    <w:rsid w:val="00F166A2"/>
    <w:rsid w:val="00F16C5F"/>
    <w:rsid w:val="00F1718F"/>
    <w:rsid w:val="00F1734B"/>
    <w:rsid w:val="00F17D37"/>
    <w:rsid w:val="00F17E1E"/>
    <w:rsid w:val="00F20232"/>
    <w:rsid w:val="00F204E6"/>
    <w:rsid w:val="00F20654"/>
    <w:rsid w:val="00F209D1"/>
    <w:rsid w:val="00F20C55"/>
    <w:rsid w:val="00F21011"/>
    <w:rsid w:val="00F212E5"/>
    <w:rsid w:val="00F215C8"/>
    <w:rsid w:val="00F21D53"/>
    <w:rsid w:val="00F2218C"/>
    <w:rsid w:val="00F222E8"/>
    <w:rsid w:val="00F2318F"/>
    <w:rsid w:val="00F242F7"/>
    <w:rsid w:val="00F24524"/>
    <w:rsid w:val="00F248C6"/>
    <w:rsid w:val="00F24C96"/>
    <w:rsid w:val="00F24F99"/>
    <w:rsid w:val="00F25107"/>
    <w:rsid w:val="00F25D9E"/>
    <w:rsid w:val="00F269F9"/>
    <w:rsid w:val="00F26E95"/>
    <w:rsid w:val="00F26EB7"/>
    <w:rsid w:val="00F273EA"/>
    <w:rsid w:val="00F27A3E"/>
    <w:rsid w:val="00F30A86"/>
    <w:rsid w:val="00F31989"/>
    <w:rsid w:val="00F31BDC"/>
    <w:rsid w:val="00F32815"/>
    <w:rsid w:val="00F332FA"/>
    <w:rsid w:val="00F33B8C"/>
    <w:rsid w:val="00F34C0B"/>
    <w:rsid w:val="00F35344"/>
    <w:rsid w:val="00F35400"/>
    <w:rsid w:val="00F354E5"/>
    <w:rsid w:val="00F35506"/>
    <w:rsid w:val="00F35815"/>
    <w:rsid w:val="00F3628A"/>
    <w:rsid w:val="00F36561"/>
    <w:rsid w:val="00F36782"/>
    <w:rsid w:val="00F36FFA"/>
    <w:rsid w:val="00F37032"/>
    <w:rsid w:val="00F373D4"/>
    <w:rsid w:val="00F41359"/>
    <w:rsid w:val="00F4147B"/>
    <w:rsid w:val="00F416E5"/>
    <w:rsid w:val="00F42032"/>
    <w:rsid w:val="00F42862"/>
    <w:rsid w:val="00F42994"/>
    <w:rsid w:val="00F42D65"/>
    <w:rsid w:val="00F42F62"/>
    <w:rsid w:val="00F43711"/>
    <w:rsid w:val="00F444E6"/>
    <w:rsid w:val="00F448B0"/>
    <w:rsid w:val="00F44991"/>
    <w:rsid w:val="00F44F7C"/>
    <w:rsid w:val="00F456C2"/>
    <w:rsid w:val="00F46992"/>
    <w:rsid w:val="00F472CD"/>
    <w:rsid w:val="00F4753C"/>
    <w:rsid w:val="00F475B7"/>
    <w:rsid w:val="00F475BD"/>
    <w:rsid w:val="00F4776D"/>
    <w:rsid w:val="00F47ACA"/>
    <w:rsid w:val="00F47B84"/>
    <w:rsid w:val="00F47DBD"/>
    <w:rsid w:val="00F513AD"/>
    <w:rsid w:val="00F529DC"/>
    <w:rsid w:val="00F537D0"/>
    <w:rsid w:val="00F538DA"/>
    <w:rsid w:val="00F540ED"/>
    <w:rsid w:val="00F5416E"/>
    <w:rsid w:val="00F54601"/>
    <w:rsid w:val="00F54DCA"/>
    <w:rsid w:val="00F54DE1"/>
    <w:rsid w:val="00F5561B"/>
    <w:rsid w:val="00F55C5A"/>
    <w:rsid w:val="00F56624"/>
    <w:rsid w:val="00F5701B"/>
    <w:rsid w:val="00F57C7D"/>
    <w:rsid w:val="00F57E6B"/>
    <w:rsid w:val="00F60A0E"/>
    <w:rsid w:val="00F61292"/>
    <w:rsid w:val="00F617B8"/>
    <w:rsid w:val="00F61FBE"/>
    <w:rsid w:val="00F621EB"/>
    <w:rsid w:val="00F62CC9"/>
    <w:rsid w:val="00F62DD1"/>
    <w:rsid w:val="00F637BB"/>
    <w:rsid w:val="00F63E08"/>
    <w:rsid w:val="00F64447"/>
    <w:rsid w:val="00F651D8"/>
    <w:rsid w:val="00F658DC"/>
    <w:rsid w:val="00F65FEA"/>
    <w:rsid w:val="00F66432"/>
    <w:rsid w:val="00F6668F"/>
    <w:rsid w:val="00F67625"/>
    <w:rsid w:val="00F67801"/>
    <w:rsid w:val="00F679AD"/>
    <w:rsid w:val="00F67B90"/>
    <w:rsid w:val="00F67CAE"/>
    <w:rsid w:val="00F7031D"/>
    <w:rsid w:val="00F7122B"/>
    <w:rsid w:val="00F713E5"/>
    <w:rsid w:val="00F7157D"/>
    <w:rsid w:val="00F71652"/>
    <w:rsid w:val="00F71D23"/>
    <w:rsid w:val="00F71DCF"/>
    <w:rsid w:val="00F7239B"/>
    <w:rsid w:val="00F726AB"/>
    <w:rsid w:val="00F72D92"/>
    <w:rsid w:val="00F72E3B"/>
    <w:rsid w:val="00F734CB"/>
    <w:rsid w:val="00F734E2"/>
    <w:rsid w:val="00F73781"/>
    <w:rsid w:val="00F745CC"/>
    <w:rsid w:val="00F74A87"/>
    <w:rsid w:val="00F74AA3"/>
    <w:rsid w:val="00F7508F"/>
    <w:rsid w:val="00F7531E"/>
    <w:rsid w:val="00F760A5"/>
    <w:rsid w:val="00F766C7"/>
    <w:rsid w:val="00F76772"/>
    <w:rsid w:val="00F76E1E"/>
    <w:rsid w:val="00F76FA5"/>
    <w:rsid w:val="00F77B37"/>
    <w:rsid w:val="00F77DE6"/>
    <w:rsid w:val="00F77F38"/>
    <w:rsid w:val="00F81303"/>
    <w:rsid w:val="00F821AA"/>
    <w:rsid w:val="00F82738"/>
    <w:rsid w:val="00F83173"/>
    <w:rsid w:val="00F831AB"/>
    <w:rsid w:val="00F831E0"/>
    <w:rsid w:val="00F8320A"/>
    <w:rsid w:val="00F83945"/>
    <w:rsid w:val="00F83975"/>
    <w:rsid w:val="00F83C4A"/>
    <w:rsid w:val="00F8519A"/>
    <w:rsid w:val="00F8520F"/>
    <w:rsid w:val="00F8549D"/>
    <w:rsid w:val="00F855DA"/>
    <w:rsid w:val="00F856E1"/>
    <w:rsid w:val="00F85A69"/>
    <w:rsid w:val="00F862E4"/>
    <w:rsid w:val="00F86B7E"/>
    <w:rsid w:val="00F86C00"/>
    <w:rsid w:val="00F87140"/>
    <w:rsid w:val="00F8770A"/>
    <w:rsid w:val="00F87788"/>
    <w:rsid w:val="00F878AF"/>
    <w:rsid w:val="00F879D9"/>
    <w:rsid w:val="00F87A25"/>
    <w:rsid w:val="00F87BD6"/>
    <w:rsid w:val="00F9018D"/>
    <w:rsid w:val="00F90C56"/>
    <w:rsid w:val="00F90DFD"/>
    <w:rsid w:val="00F91064"/>
    <w:rsid w:val="00F938A2"/>
    <w:rsid w:val="00F9427A"/>
    <w:rsid w:val="00F943FF"/>
    <w:rsid w:val="00F94606"/>
    <w:rsid w:val="00F94C80"/>
    <w:rsid w:val="00F94E3A"/>
    <w:rsid w:val="00F94EE8"/>
    <w:rsid w:val="00F94FDD"/>
    <w:rsid w:val="00F953D2"/>
    <w:rsid w:val="00F95975"/>
    <w:rsid w:val="00F95BDB"/>
    <w:rsid w:val="00F95F54"/>
    <w:rsid w:val="00F960D0"/>
    <w:rsid w:val="00F9634B"/>
    <w:rsid w:val="00F9679A"/>
    <w:rsid w:val="00F96AB9"/>
    <w:rsid w:val="00F975D5"/>
    <w:rsid w:val="00FA00DE"/>
    <w:rsid w:val="00FA03B5"/>
    <w:rsid w:val="00FA0447"/>
    <w:rsid w:val="00FA0C5A"/>
    <w:rsid w:val="00FA2069"/>
    <w:rsid w:val="00FA2EB1"/>
    <w:rsid w:val="00FA31F0"/>
    <w:rsid w:val="00FA31F9"/>
    <w:rsid w:val="00FA33F2"/>
    <w:rsid w:val="00FA3424"/>
    <w:rsid w:val="00FA4066"/>
    <w:rsid w:val="00FA4409"/>
    <w:rsid w:val="00FA4539"/>
    <w:rsid w:val="00FA4682"/>
    <w:rsid w:val="00FA477B"/>
    <w:rsid w:val="00FA4ADA"/>
    <w:rsid w:val="00FA4ADC"/>
    <w:rsid w:val="00FA5B1C"/>
    <w:rsid w:val="00FA6B32"/>
    <w:rsid w:val="00FA7E3A"/>
    <w:rsid w:val="00FB07C4"/>
    <w:rsid w:val="00FB08B8"/>
    <w:rsid w:val="00FB1BF5"/>
    <w:rsid w:val="00FB1E8E"/>
    <w:rsid w:val="00FB22B4"/>
    <w:rsid w:val="00FB238B"/>
    <w:rsid w:val="00FB2D6D"/>
    <w:rsid w:val="00FB315F"/>
    <w:rsid w:val="00FB3302"/>
    <w:rsid w:val="00FB37F2"/>
    <w:rsid w:val="00FB3ACC"/>
    <w:rsid w:val="00FB3C7B"/>
    <w:rsid w:val="00FB3F80"/>
    <w:rsid w:val="00FB4239"/>
    <w:rsid w:val="00FB4707"/>
    <w:rsid w:val="00FB479F"/>
    <w:rsid w:val="00FB4D5B"/>
    <w:rsid w:val="00FB50D1"/>
    <w:rsid w:val="00FB51B9"/>
    <w:rsid w:val="00FB56D5"/>
    <w:rsid w:val="00FB5A96"/>
    <w:rsid w:val="00FB64F3"/>
    <w:rsid w:val="00FB72DC"/>
    <w:rsid w:val="00FB78E1"/>
    <w:rsid w:val="00FB7AEA"/>
    <w:rsid w:val="00FC046B"/>
    <w:rsid w:val="00FC0603"/>
    <w:rsid w:val="00FC0C15"/>
    <w:rsid w:val="00FC0D36"/>
    <w:rsid w:val="00FC1834"/>
    <w:rsid w:val="00FC1930"/>
    <w:rsid w:val="00FC1D8D"/>
    <w:rsid w:val="00FC2508"/>
    <w:rsid w:val="00FC277A"/>
    <w:rsid w:val="00FC303D"/>
    <w:rsid w:val="00FC36E6"/>
    <w:rsid w:val="00FC3767"/>
    <w:rsid w:val="00FC3983"/>
    <w:rsid w:val="00FC414C"/>
    <w:rsid w:val="00FC4B8A"/>
    <w:rsid w:val="00FC546F"/>
    <w:rsid w:val="00FC5914"/>
    <w:rsid w:val="00FC5AEB"/>
    <w:rsid w:val="00FC6094"/>
    <w:rsid w:val="00FC696D"/>
    <w:rsid w:val="00FC6C75"/>
    <w:rsid w:val="00FC6E94"/>
    <w:rsid w:val="00FC6F53"/>
    <w:rsid w:val="00FC7DA7"/>
    <w:rsid w:val="00FD04A1"/>
    <w:rsid w:val="00FD10CA"/>
    <w:rsid w:val="00FD1956"/>
    <w:rsid w:val="00FD22C2"/>
    <w:rsid w:val="00FD2836"/>
    <w:rsid w:val="00FD2A8B"/>
    <w:rsid w:val="00FD2CBA"/>
    <w:rsid w:val="00FD2E3F"/>
    <w:rsid w:val="00FD33D2"/>
    <w:rsid w:val="00FD37F6"/>
    <w:rsid w:val="00FD4172"/>
    <w:rsid w:val="00FD41B7"/>
    <w:rsid w:val="00FD4370"/>
    <w:rsid w:val="00FD4A8A"/>
    <w:rsid w:val="00FD4D72"/>
    <w:rsid w:val="00FD501D"/>
    <w:rsid w:val="00FD5AEF"/>
    <w:rsid w:val="00FD5C63"/>
    <w:rsid w:val="00FD5C9E"/>
    <w:rsid w:val="00FD5F68"/>
    <w:rsid w:val="00FD6525"/>
    <w:rsid w:val="00FD7047"/>
    <w:rsid w:val="00FE00F1"/>
    <w:rsid w:val="00FE0236"/>
    <w:rsid w:val="00FE057A"/>
    <w:rsid w:val="00FE15CA"/>
    <w:rsid w:val="00FE170A"/>
    <w:rsid w:val="00FE17D3"/>
    <w:rsid w:val="00FE18B1"/>
    <w:rsid w:val="00FE1E44"/>
    <w:rsid w:val="00FE2010"/>
    <w:rsid w:val="00FE23DC"/>
    <w:rsid w:val="00FE2CFD"/>
    <w:rsid w:val="00FE34FC"/>
    <w:rsid w:val="00FE38F9"/>
    <w:rsid w:val="00FE3AE2"/>
    <w:rsid w:val="00FE3DCF"/>
    <w:rsid w:val="00FE3E47"/>
    <w:rsid w:val="00FE3FC2"/>
    <w:rsid w:val="00FE42FE"/>
    <w:rsid w:val="00FE486A"/>
    <w:rsid w:val="00FE48A2"/>
    <w:rsid w:val="00FE48B9"/>
    <w:rsid w:val="00FE49E7"/>
    <w:rsid w:val="00FE4FBA"/>
    <w:rsid w:val="00FE5111"/>
    <w:rsid w:val="00FE5BDE"/>
    <w:rsid w:val="00FE5E13"/>
    <w:rsid w:val="00FE6049"/>
    <w:rsid w:val="00FE6096"/>
    <w:rsid w:val="00FE60FA"/>
    <w:rsid w:val="00FE62C8"/>
    <w:rsid w:val="00FE631E"/>
    <w:rsid w:val="00FE6AA5"/>
    <w:rsid w:val="00FE6B8D"/>
    <w:rsid w:val="00FE6E82"/>
    <w:rsid w:val="00FE706D"/>
    <w:rsid w:val="00FE71B7"/>
    <w:rsid w:val="00FE72AB"/>
    <w:rsid w:val="00FE7501"/>
    <w:rsid w:val="00FE7AFB"/>
    <w:rsid w:val="00FE7EFD"/>
    <w:rsid w:val="00FF076B"/>
    <w:rsid w:val="00FF0793"/>
    <w:rsid w:val="00FF0D98"/>
    <w:rsid w:val="00FF12C6"/>
    <w:rsid w:val="00FF15BC"/>
    <w:rsid w:val="00FF1779"/>
    <w:rsid w:val="00FF1B85"/>
    <w:rsid w:val="00FF27DF"/>
    <w:rsid w:val="00FF29C4"/>
    <w:rsid w:val="00FF2C43"/>
    <w:rsid w:val="00FF2DE8"/>
    <w:rsid w:val="00FF2FA1"/>
    <w:rsid w:val="00FF319F"/>
    <w:rsid w:val="00FF32A2"/>
    <w:rsid w:val="00FF4E27"/>
    <w:rsid w:val="00FF52B6"/>
    <w:rsid w:val="00FF532F"/>
    <w:rsid w:val="00FF57A7"/>
    <w:rsid w:val="00FF6258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1B6B5E27"/>
  <w15:chartTrackingRefBased/>
  <w15:docId w15:val="{9750A5A1-8BEA-4DBD-81F6-D0EDC1AB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056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uiPriority w:val="99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character" w:customStyle="1" w:styleId="HeaderChar">
    <w:name w:val="Header Char"/>
    <w:link w:val="Header"/>
    <w:uiPriority w:val="99"/>
    <w:rsid w:val="00F222E8"/>
    <w:rPr>
      <w:rFonts w:ascii="Calibri" w:hAnsi="Calibri" w:cs="Calibri"/>
      <w:i/>
      <w:sz w:val="18"/>
      <w:lang w:val="en-US" w:eastAsia="en-US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uiPriority w:val="99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uiPriority w:val="99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2Char">
    <w:name w:val="Item level 2 Char"/>
    <w:basedOn w:val="Itemlevel1Char"/>
    <w:link w:val="Itemlevel2"/>
    <w:rsid w:val="00C2096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3Char">
    <w:name w:val="Item level 3 Char"/>
    <w:basedOn w:val="Itemlevel2Char"/>
    <w:link w:val="Itemlevel3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 w:cs="Calibri"/>
      <w:i/>
      <w:color w:val="000000"/>
      <w:sz w:val="18"/>
      <w:shd w:val="clear" w:color="auto" w:fill="FFFFFF"/>
      <w:lang w:val="en-US" w:eastAsia="en-US"/>
    </w:rPr>
  </w:style>
  <w:style w:type="character" w:customStyle="1" w:styleId="tablecellChar">
    <w:name w:val="table cell Char"/>
    <w:link w:val="tablecell"/>
    <w:rsid w:val="00BE08BC"/>
    <w:rPr>
      <w:rFonts w:ascii="Calibri" w:hAnsi="Calibri" w:cs="Calibri"/>
      <w:i/>
      <w:color w:val="000000"/>
      <w:sz w:val="18"/>
      <w:lang w:val="en-US" w:eastAsia="en-US"/>
    </w:rPr>
  </w:style>
  <w:style w:type="paragraph" w:customStyle="1" w:styleId="xl68">
    <w:name w:val="xl6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69">
    <w:name w:val="xl69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0">
    <w:name w:val="xl70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1">
    <w:name w:val="xl71"/>
    <w:basedOn w:val="Normal"/>
    <w:rsid w:val="00F32815"/>
    <w:pPr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72">
    <w:name w:val="xl7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3">
    <w:name w:val="xl7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4">
    <w:name w:val="xl7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5">
    <w:name w:val="xl7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6">
    <w:name w:val="xl7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7">
    <w:name w:val="xl7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8">
    <w:name w:val="xl7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9">
    <w:name w:val="xl7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0">
    <w:name w:val="xl8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1">
    <w:name w:val="xl8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2">
    <w:name w:val="xl8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3">
    <w:name w:val="xl8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4">
    <w:name w:val="xl8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5">
    <w:name w:val="xl8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6">
    <w:name w:val="xl8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7">
    <w:name w:val="xl8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8">
    <w:name w:val="xl8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9">
    <w:name w:val="xl8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0">
    <w:name w:val="xl9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1">
    <w:name w:val="xl9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2">
    <w:name w:val="xl9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3">
    <w:name w:val="xl9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4">
    <w:name w:val="xl9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5">
    <w:name w:val="xl95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6">
    <w:name w:val="xl96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9">
    <w:name w:val="xl99"/>
    <w:basedOn w:val="Normal"/>
    <w:rsid w:val="00F32815"/>
    <w:pP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0">
    <w:name w:val="xl100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1">
    <w:name w:val="xl101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2">
    <w:name w:val="xl102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3">
    <w:name w:val="xl103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4">
    <w:name w:val="xl104"/>
    <w:basedOn w:val="Normal"/>
    <w:rsid w:val="00F32815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5">
    <w:name w:val="xl10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6">
    <w:name w:val="xl10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7">
    <w:name w:val="xl10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8">
    <w:name w:val="xl10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9">
    <w:name w:val="xl10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0">
    <w:name w:val="xl110"/>
    <w:basedOn w:val="Normal"/>
    <w:rsid w:val="00F32815"/>
    <w:pP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1">
    <w:name w:val="xl11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2">
    <w:name w:val="xl11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3">
    <w:name w:val="xl11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4">
    <w:name w:val="xl11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5">
    <w:name w:val="xl11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6">
    <w:name w:val="xl11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7">
    <w:name w:val="xl11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8">
    <w:name w:val="xl118"/>
    <w:basedOn w:val="Normal"/>
    <w:rsid w:val="00F328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9">
    <w:name w:val="xl11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0">
    <w:name w:val="xl12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1">
    <w:name w:val="xl121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2">
    <w:name w:val="xl12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3">
    <w:name w:val="xl12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4">
    <w:name w:val="xl12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5">
    <w:name w:val="xl125"/>
    <w:basedOn w:val="Normal"/>
    <w:rsid w:val="00F32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9F2E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29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433E"/>
  </w:style>
  <w:style w:type="character" w:customStyle="1" w:styleId="FootnoteTextChar">
    <w:name w:val="Footnote Text Char"/>
    <w:link w:val="FootnoteText"/>
    <w:uiPriority w:val="99"/>
    <w:semiHidden/>
    <w:rsid w:val="006A433E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6A433E"/>
    <w:rPr>
      <w:vertAlign w:val="superscript"/>
    </w:rPr>
  </w:style>
  <w:style w:type="character" w:styleId="Emphasis">
    <w:name w:val="Emphasis"/>
    <w:uiPriority w:val="20"/>
    <w:qFormat/>
    <w:rsid w:val="001A2CF2"/>
    <w:rPr>
      <w:b/>
      <w:bCs/>
      <w:i w:val="0"/>
      <w:iCs w:val="0"/>
    </w:rPr>
  </w:style>
  <w:style w:type="character" w:customStyle="1" w:styleId="st1">
    <w:name w:val="st1"/>
    <w:rsid w:val="001A2CF2"/>
  </w:style>
  <w:style w:type="character" w:styleId="CommentReference">
    <w:name w:val="annotation reference"/>
    <w:uiPriority w:val="99"/>
    <w:semiHidden/>
    <w:unhideWhenUsed/>
    <w:rsid w:val="00292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ED2"/>
  </w:style>
  <w:style w:type="character" w:customStyle="1" w:styleId="CommentTextChar">
    <w:name w:val="Comment Text Char"/>
    <w:link w:val="CommentText"/>
    <w:uiPriority w:val="99"/>
    <w:rsid w:val="00292ED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92ED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442CAC"/>
    <w:rPr>
      <w:lang w:val="en-US" w:eastAsia="en-US"/>
    </w:rPr>
  </w:style>
  <w:style w:type="character" w:customStyle="1" w:styleId="legds2">
    <w:name w:val="legds2"/>
    <w:rsid w:val="004E2740"/>
    <w:rPr>
      <w:vanish w:val="0"/>
      <w:webHidden w:val="0"/>
      <w:specVanish w:val="0"/>
    </w:rPr>
  </w:style>
  <w:style w:type="paragraph" w:customStyle="1" w:styleId="xmsonormal">
    <w:name w:val="x_msonormal"/>
    <w:basedOn w:val="Normal"/>
    <w:rsid w:val="0033056B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DB2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8799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7898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E4EE6-AB0F-4256-99F7-2ADCF3B65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789800-3203-4B77-8C9B-0287CAE70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DB202-0BF9-4541-9CB9-A3D6075C0A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52DC0-E31C-4FD0-9CC4-791917B4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6</TotalTime>
  <Pages>1</Pages>
  <Words>132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Mike Balbini</cp:lastModifiedBy>
  <cp:revision>3</cp:revision>
  <cp:lastPrinted>2019-05-22T14:21:00Z</cp:lastPrinted>
  <dcterms:created xsi:type="dcterms:W3CDTF">2021-05-31T13:37:00Z</dcterms:created>
  <dcterms:modified xsi:type="dcterms:W3CDTF">2021-05-31T13:39:00Z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-1069553455</vt:i4>
  </property>
  <property fmtid="{D5CDD505-2E9C-101B-9397-08002B2CF9AE}" pid="3" name="ContentTypeId">
    <vt:lpwstr>0x01010097D5CC9A82F4CA4994369CB12279FC6B</vt:lpwstr>
  </property>
</Properties>
</file>